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882" w:rsidRPr="00E30B04" w:rsidRDefault="00100882" w:rsidP="00100882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 w:rsidRPr="00E30B04">
        <w:rPr>
          <w:rFonts w:ascii="Arial" w:hAnsi="Arial" w:cs="Arial"/>
          <w:b/>
          <w:sz w:val="22"/>
          <w:szCs w:val="22"/>
          <w:lang w:val="en-US"/>
        </w:rPr>
        <w:t>3GPP TSG-RAN WG4 #6</w:t>
      </w:r>
      <w:r w:rsidR="009843B9">
        <w:rPr>
          <w:rFonts w:ascii="Arial" w:hAnsi="Arial" w:cs="Arial"/>
          <w:b/>
          <w:sz w:val="22"/>
          <w:szCs w:val="22"/>
          <w:lang w:val="en-US" w:eastAsia="zh-CN"/>
        </w:rPr>
        <w:t>8</w:t>
      </w:r>
      <w:r w:rsidR="0092538E">
        <w:rPr>
          <w:rFonts w:ascii="Arial" w:hAnsi="Arial" w:cs="Arial"/>
          <w:b/>
          <w:sz w:val="22"/>
          <w:szCs w:val="22"/>
          <w:lang w:val="en-US" w:eastAsia="zh-CN"/>
        </w:rPr>
        <w:t>bis</w:t>
      </w:r>
      <w:r w:rsidRPr="00E30B04">
        <w:rPr>
          <w:rFonts w:ascii="Arial" w:hAnsi="Arial" w:cs="Arial"/>
          <w:b/>
          <w:sz w:val="22"/>
          <w:szCs w:val="22"/>
          <w:lang w:val="en-US"/>
        </w:rPr>
        <w:tab/>
        <w:t>R4-13</w:t>
      </w:r>
      <w:r w:rsidR="0092538E">
        <w:rPr>
          <w:rFonts w:ascii="Arial" w:hAnsi="Arial" w:cs="Arial"/>
          <w:b/>
          <w:sz w:val="22"/>
          <w:szCs w:val="22"/>
          <w:lang w:val="en-US"/>
        </w:rPr>
        <w:t>4993</w:t>
      </w:r>
    </w:p>
    <w:p w:rsidR="00100882" w:rsidRPr="00E30B04" w:rsidRDefault="009A69F1" w:rsidP="00100882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Riga</w:t>
      </w:r>
      <w:r w:rsidR="00AB222E" w:rsidRPr="000D1374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>
        <w:rPr>
          <w:rFonts w:ascii="Arial" w:hAnsi="Arial" w:cs="Arial"/>
          <w:b/>
          <w:sz w:val="22"/>
          <w:szCs w:val="22"/>
          <w:lang w:val="en-US"/>
        </w:rPr>
        <w:t>Latvia</w:t>
      </w:r>
      <w:r w:rsidR="00AB222E" w:rsidRPr="000D1374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>
        <w:rPr>
          <w:rFonts w:ascii="Arial" w:hAnsi="Arial" w:cs="Arial"/>
          <w:b/>
          <w:sz w:val="22"/>
          <w:szCs w:val="22"/>
          <w:lang w:val="en-US"/>
        </w:rPr>
        <w:t>7</w:t>
      </w:r>
      <w:r w:rsidR="00AB222E" w:rsidRPr="000D1374">
        <w:rPr>
          <w:rFonts w:ascii="Arial" w:hAnsi="Arial" w:cs="Arial"/>
          <w:b/>
          <w:sz w:val="22"/>
          <w:szCs w:val="22"/>
          <w:lang w:val="en-US"/>
        </w:rPr>
        <w:t xml:space="preserve"> -</w:t>
      </w:r>
      <w:r>
        <w:rPr>
          <w:rFonts w:ascii="Arial" w:hAnsi="Arial" w:cs="Arial"/>
          <w:b/>
          <w:sz w:val="22"/>
          <w:szCs w:val="22"/>
          <w:lang w:val="en-US"/>
        </w:rPr>
        <w:t>11</w:t>
      </w:r>
      <w:r w:rsidR="00AB222E" w:rsidRPr="000D1374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October</w:t>
      </w:r>
      <w:r w:rsidR="00AB222E" w:rsidRPr="000D1374">
        <w:rPr>
          <w:rFonts w:ascii="Arial" w:hAnsi="Arial" w:cs="Arial"/>
          <w:b/>
          <w:sz w:val="22"/>
          <w:szCs w:val="22"/>
          <w:lang w:val="en-US"/>
        </w:rPr>
        <w:t>, 2013</w:t>
      </w:r>
    </w:p>
    <w:p w:rsidR="00A21187" w:rsidRPr="00E30B04" w:rsidRDefault="00A21187" w:rsidP="00A21187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 w:rsidRPr="00E30B04">
        <w:rPr>
          <w:rFonts w:ascii="Arial" w:hAnsi="Arial" w:cs="Arial"/>
          <w:b/>
          <w:sz w:val="24"/>
          <w:szCs w:val="24"/>
          <w:lang w:val="en-US"/>
        </w:rPr>
        <w:t> </w:t>
      </w:r>
    </w:p>
    <w:p w:rsidR="0068226B" w:rsidRPr="00E30B04" w:rsidRDefault="0068226B" w:rsidP="00480B03">
      <w:pPr>
        <w:pStyle w:val="Footer"/>
        <w:jc w:val="both"/>
        <w:rPr>
          <w:noProof w:val="0"/>
        </w:rPr>
      </w:pPr>
    </w:p>
    <w:p w:rsidR="00D67F21" w:rsidRPr="00692CF0" w:rsidRDefault="00D67F21" w:rsidP="00D67F2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hAnsi="Arial" w:cs="Arial" w:hint="eastAsia"/>
          <w:sz w:val="22"/>
          <w:lang w:eastAsia="zh-CN"/>
        </w:rPr>
        <w:t>, HiSilicon</w:t>
      </w:r>
    </w:p>
    <w:p w:rsidR="00D67F21" w:rsidRPr="00606782" w:rsidRDefault="00D67F21" w:rsidP="00D67F21">
      <w:pPr>
        <w:ind w:left="1985" w:hanging="1985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Pr="00E30B04">
        <w:rPr>
          <w:rFonts w:ascii="Arial" w:hAnsi="Arial"/>
          <w:sz w:val="22"/>
          <w:szCs w:val="22"/>
          <w:lang w:val="en-US"/>
        </w:rPr>
        <w:t xml:space="preserve">Further </w:t>
      </w:r>
      <w:r w:rsidR="007611EE">
        <w:rPr>
          <w:rFonts w:ascii="Arial" w:hAnsi="Arial"/>
          <w:sz w:val="22"/>
          <w:szCs w:val="22"/>
          <w:lang w:val="en-US"/>
        </w:rPr>
        <w:t>discussion</w:t>
      </w:r>
      <w:r w:rsidRPr="00E30B04">
        <w:rPr>
          <w:rFonts w:ascii="Arial" w:hAnsi="Arial"/>
          <w:sz w:val="22"/>
          <w:szCs w:val="22"/>
          <w:lang w:val="en-US"/>
        </w:rPr>
        <w:t xml:space="preserve"> on </w:t>
      </w:r>
      <w:r w:rsidR="007611EE">
        <w:rPr>
          <w:rFonts w:ascii="Arial" w:hAnsi="Arial"/>
          <w:sz w:val="22"/>
          <w:szCs w:val="22"/>
          <w:lang w:val="en-US"/>
        </w:rPr>
        <w:t xml:space="preserve">DL </w:t>
      </w:r>
      <w:r w:rsidRPr="00E30B04">
        <w:rPr>
          <w:rFonts w:ascii="Arial" w:hAnsi="Arial"/>
          <w:sz w:val="22"/>
          <w:szCs w:val="22"/>
          <w:lang w:val="en-US"/>
        </w:rPr>
        <w:t>C</w:t>
      </w:r>
      <w:r w:rsidR="007611EE">
        <w:rPr>
          <w:rFonts w:ascii="Arial" w:hAnsi="Arial"/>
          <w:sz w:val="22"/>
          <w:szCs w:val="22"/>
          <w:lang w:val="en-US"/>
        </w:rPr>
        <w:t>oMP</w:t>
      </w:r>
      <w:r w:rsidRPr="00E30B04">
        <w:rPr>
          <w:rFonts w:ascii="Arial" w:hAnsi="Arial"/>
          <w:sz w:val="22"/>
          <w:szCs w:val="22"/>
          <w:lang w:val="en-US"/>
        </w:rPr>
        <w:t xml:space="preserve"> CSI tests</w:t>
      </w:r>
    </w:p>
    <w:p w:rsidR="00D67F21" w:rsidRPr="00F33E81" w:rsidRDefault="00D67F21" w:rsidP="00D67F21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A55F42">
        <w:rPr>
          <w:rFonts w:ascii="Arial" w:hAnsi="Arial" w:cs="Arial" w:hint="eastAsia"/>
          <w:sz w:val="22"/>
          <w:lang w:eastAsia="zh-CN"/>
        </w:rPr>
        <w:t>7.</w:t>
      </w:r>
      <w:r w:rsidR="00A55F42">
        <w:rPr>
          <w:rFonts w:ascii="Arial" w:hAnsi="Arial" w:cs="Arial"/>
          <w:sz w:val="22"/>
          <w:lang w:eastAsia="zh-CN"/>
        </w:rPr>
        <w:t>7.2</w:t>
      </w:r>
    </w:p>
    <w:p w:rsidR="00D67F21" w:rsidRPr="00A62DA7" w:rsidRDefault="00D67F21" w:rsidP="00D67F21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  <w:lang w:eastAsia="zh-CN"/>
        </w:rPr>
        <w:t>Discussion</w:t>
      </w:r>
    </w:p>
    <w:p w:rsidR="00C34C05" w:rsidRPr="00E30B04" w:rsidRDefault="00FD6A3D" w:rsidP="00B12AC8">
      <w:pPr>
        <w:pStyle w:val="Heading1"/>
        <w:numPr>
          <w:ilvl w:val="0"/>
          <w:numId w:val="4"/>
        </w:numPr>
        <w:spacing w:before="120" w:after="60"/>
        <w:ind w:left="450" w:hanging="450"/>
        <w:jc w:val="both"/>
        <w:rPr>
          <w:lang w:val="en-US" w:eastAsia="zh-CN"/>
        </w:rPr>
      </w:pPr>
      <w:r w:rsidRPr="00E30B04">
        <w:rPr>
          <w:lang w:val="en-US"/>
        </w:rPr>
        <w:t>Introduction</w:t>
      </w:r>
    </w:p>
    <w:p w:rsidR="00684828" w:rsidRPr="00E30B04" w:rsidRDefault="00DF05B2" w:rsidP="006461C1">
      <w:pPr>
        <w:jc w:val="both"/>
        <w:rPr>
          <w:lang w:val="en-US"/>
        </w:rPr>
      </w:pPr>
      <w:r>
        <w:rPr>
          <w:lang w:val="en-US"/>
        </w:rPr>
        <w:t xml:space="preserve">In this contribution, </w:t>
      </w:r>
      <w:r w:rsidR="009A219B" w:rsidRPr="00E30B04">
        <w:rPr>
          <w:lang w:val="en-US"/>
        </w:rPr>
        <w:t xml:space="preserve">we </w:t>
      </w:r>
      <w:r w:rsidR="00603CEE" w:rsidRPr="00E30B04">
        <w:rPr>
          <w:lang w:val="en-US"/>
        </w:rPr>
        <w:t>provide</w:t>
      </w:r>
      <w:r w:rsidR="009A219B" w:rsidRPr="00E30B04">
        <w:rPr>
          <w:lang w:val="en-US"/>
        </w:rPr>
        <w:t xml:space="preserve"> </w:t>
      </w:r>
      <w:r w:rsidR="004C625B">
        <w:rPr>
          <w:lang w:val="en-US"/>
        </w:rPr>
        <w:t xml:space="preserve">the simulation results of static and fading CQI tests for DL </w:t>
      </w:r>
      <w:proofErr w:type="spellStart"/>
      <w:r w:rsidR="004C625B">
        <w:rPr>
          <w:lang w:val="en-US"/>
        </w:rPr>
        <w:t>CoMP</w:t>
      </w:r>
      <w:r w:rsidR="00645A0C">
        <w:rPr>
          <w:lang w:val="en-US"/>
        </w:rPr>
        <w:t>.</w:t>
      </w:r>
      <w:proofErr w:type="spellEnd"/>
      <w:r w:rsidR="00645A0C">
        <w:rPr>
          <w:lang w:val="en-US"/>
        </w:rPr>
        <w:t xml:space="preserve"> </w:t>
      </w:r>
      <w:r w:rsidR="004C625B">
        <w:rPr>
          <w:lang w:val="en-US"/>
        </w:rPr>
        <w:t xml:space="preserve">Based on the evaluations, we provide </w:t>
      </w:r>
      <w:r w:rsidR="009A219B" w:rsidRPr="00E30B04">
        <w:rPr>
          <w:lang w:val="en-US"/>
        </w:rPr>
        <w:t>view</w:t>
      </w:r>
      <w:r w:rsidR="00603CEE" w:rsidRPr="00E30B04">
        <w:rPr>
          <w:lang w:val="en-US"/>
        </w:rPr>
        <w:t>s</w:t>
      </w:r>
      <w:r w:rsidR="009A219B" w:rsidRPr="00E30B04">
        <w:rPr>
          <w:lang w:val="en-US"/>
        </w:rPr>
        <w:t xml:space="preserve"> on the </w:t>
      </w:r>
      <w:r>
        <w:rPr>
          <w:lang w:val="en-US"/>
        </w:rPr>
        <w:t>remaining</w:t>
      </w:r>
      <w:r w:rsidR="00591198">
        <w:rPr>
          <w:lang w:val="en-US"/>
        </w:rPr>
        <w:t xml:space="preserve"> issues of</w:t>
      </w:r>
      <w:r>
        <w:rPr>
          <w:lang w:val="en-US"/>
        </w:rPr>
        <w:t xml:space="preserve"> </w:t>
      </w:r>
      <w:r w:rsidR="00645A0C">
        <w:rPr>
          <w:lang w:val="en-US"/>
        </w:rPr>
        <w:t xml:space="preserve">CQI </w:t>
      </w:r>
      <w:r w:rsidR="009A219B" w:rsidRPr="00E30B04">
        <w:rPr>
          <w:lang w:val="en-US"/>
        </w:rPr>
        <w:t>test case</w:t>
      </w:r>
      <w:r w:rsidR="00645A0C">
        <w:rPr>
          <w:lang w:val="en-US"/>
        </w:rPr>
        <w:t>s</w:t>
      </w:r>
      <w:r w:rsidR="009A219B" w:rsidRPr="00E30B04">
        <w:rPr>
          <w:lang w:val="en-US"/>
        </w:rPr>
        <w:t xml:space="preserve"> design</w:t>
      </w:r>
      <w:r w:rsidR="004C625B">
        <w:rPr>
          <w:lang w:val="en-US"/>
        </w:rPr>
        <w:t xml:space="preserve">. </w:t>
      </w:r>
    </w:p>
    <w:p w:rsidR="00DD367F" w:rsidRPr="00E30B04" w:rsidRDefault="00150082" w:rsidP="00B12AC8">
      <w:pPr>
        <w:pStyle w:val="Heading1"/>
        <w:numPr>
          <w:ilvl w:val="0"/>
          <w:numId w:val="4"/>
        </w:numPr>
        <w:ind w:left="450" w:hanging="450"/>
        <w:rPr>
          <w:lang w:val="en-US" w:eastAsia="zh-CN"/>
        </w:rPr>
      </w:pPr>
      <w:r w:rsidRPr="00E30B04">
        <w:rPr>
          <w:rFonts w:hint="eastAsia"/>
          <w:lang w:val="en-US" w:eastAsia="zh-CN"/>
        </w:rPr>
        <w:t>Discussion</w:t>
      </w:r>
    </w:p>
    <w:p w:rsidR="003B3A77" w:rsidRPr="00713951" w:rsidRDefault="00FA7329" w:rsidP="003B3A77">
      <w:pPr>
        <w:pStyle w:val="Heading2"/>
        <w:tabs>
          <w:tab w:val="left" w:pos="6245"/>
        </w:tabs>
        <w:rPr>
          <w:sz w:val="28"/>
          <w:szCs w:val="28"/>
          <w:lang w:val="en-US" w:eastAsia="zh-CN"/>
        </w:rPr>
      </w:pPr>
      <w:r w:rsidRPr="00713951">
        <w:rPr>
          <w:sz w:val="28"/>
          <w:szCs w:val="28"/>
          <w:lang w:val="en-US" w:eastAsia="zh-CN"/>
        </w:rPr>
        <w:t>2.</w:t>
      </w:r>
      <w:r w:rsidRPr="00713951">
        <w:rPr>
          <w:rFonts w:hint="eastAsia"/>
          <w:sz w:val="28"/>
          <w:szCs w:val="28"/>
          <w:lang w:val="en-US" w:eastAsia="zh-CN"/>
        </w:rPr>
        <w:t>1</w:t>
      </w:r>
      <w:r w:rsidRPr="00713951">
        <w:rPr>
          <w:sz w:val="28"/>
          <w:szCs w:val="28"/>
          <w:lang w:val="en-US" w:eastAsia="zh-CN"/>
        </w:rPr>
        <w:t xml:space="preserve"> </w:t>
      </w:r>
      <w:r w:rsidR="003B3A77" w:rsidRPr="00713951">
        <w:rPr>
          <w:sz w:val="28"/>
          <w:szCs w:val="28"/>
          <w:lang w:val="en-US" w:eastAsia="zh-CN"/>
        </w:rPr>
        <w:t xml:space="preserve">Static </w:t>
      </w:r>
      <w:r w:rsidR="003B3A77" w:rsidRPr="00713951">
        <w:rPr>
          <w:rFonts w:hint="eastAsia"/>
          <w:sz w:val="28"/>
          <w:szCs w:val="28"/>
          <w:lang w:val="en-US" w:eastAsia="zh-CN"/>
        </w:rPr>
        <w:t>CQI definition test</w:t>
      </w:r>
    </w:p>
    <w:p w:rsidR="00455D25" w:rsidRDefault="003F5D38" w:rsidP="003B3A77">
      <w:pPr>
        <w:rPr>
          <w:lang w:val="en-US" w:eastAsia="zh-CN"/>
        </w:rPr>
      </w:pPr>
      <w:r>
        <w:rPr>
          <w:lang w:val="en-US" w:eastAsia="zh-CN"/>
        </w:rPr>
        <w:t>In the RAN4#</w:t>
      </w:r>
      <w:r w:rsidR="00534B9F">
        <w:rPr>
          <w:lang w:val="en-US" w:eastAsia="zh-CN"/>
        </w:rPr>
        <w:t>6</w:t>
      </w:r>
      <w:r w:rsidR="00AF0756">
        <w:rPr>
          <w:lang w:val="en-US" w:eastAsia="zh-CN"/>
        </w:rPr>
        <w:t>7</w:t>
      </w:r>
      <w:r w:rsidR="00405350">
        <w:rPr>
          <w:lang w:val="en-US" w:eastAsia="zh-CN"/>
        </w:rPr>
        <w:t xml:space="preserve"> meeting</w:t>
      </w:r>
      <w:r>
        <w:rPr>
          <w:lang w:val="en-US" w:eastAsia="zh-CN"/>
        </w:rPr>
        <w:t xml:space="preserve">, </w:t>
      </w:r>
      <w:r w:rsidR="00405350">
        <w:rPr>
          <w:lang w:val="en-US" w:eastAsia="zh-CN"/>
        </w:rPr>
        <w:t xml:space="preserve">the way forward [1] </w:t>
      </w:r>
      <w:r w:rsidR="00455D25">
        <w:rPr>
          <w:lang w:val="en-US" w:eastAsia="zh-CN"/>
        </w:rPr>
        <w:t>regarding the CQI static test</w:t>
      </w:r>
      <w:r w:rsidR="00405350">
        <w:rPr>
          <w:lang w:val="en-US" w:eastAsia="zh-CN"/>
        </w:rPr>
        <w:t xml:space="preserve"> are:</w:t>
      </w:r>
    </w:p>
    <w:p w:rsidR="0036703D" w:rsidRPr="00723416" w:rsidRDefault="00943AF7" w:rsidP="0036703D">
      <w:pPr>
        <w:numPr>
          <w:ilvl w:val="0"/>
          <w:numId w:val="28"/>
        </w:numPr>
        <w:rPr>
          <w:i/>
          <w:lang w:val="en-US" w:eastAsia="zh-CN"/>
        </w:rPr>
      </w:pPr>
      <w:r>
        <w:rPr>
          <w:i/>
          <w:lang w:val="en-US" w:eastAsia="zh-CN"/>
        </w:rPr>
        <w:t xml:space="preserve">Test is performed under </w:t>
      </w:r>
      <w:proofErr w:type="spellStart"/>
      <w:r>
        <w:rPr>
          <w:i/>
          <w:lang w:val="en-US" w:eastAsia="zh-CN"/>
        </w:rPr>
        <w:t>CoMP</w:t>
      </w:r>
      <w:proofErr w:type="spellEnd"/>
      <w:r>
        <w:rPr>
          <w:i/>
          <w:lang w:val="en-US" w:eastAsia="zh-CN"/>
        </w:rPr>
        <w:t xml:space="preserve"> scenario 4</w:t>
      </w:r>
    </w:p>
    <w:p w:rsidR="0036703D" w:rsidRPr="00943AF7" w:rsidRDefault="00943AF7" w:rsidP="00943AF7">
      <w:pPr>
        <w:numPr>
          <w:ilvl w:val="0"/>
          <w:numId w:val="28"/>
        </w:numPr>
        <w:rPr>
          <w:i/>
          <w:lang w:val="en-US" w:eastAsia="zh-CN"/>
        </w:rPr>
      </w:pPr>
      <w:r w:rsidRPr="00943AF7">
        <w:rPr>
          <w:i/>
          <w:lang w:val="en-US" w:eastAsia="zh-CN"/>
        </w:rPr>
        <w:t>TP and antenna configurations:</w:t>
      </w:r>
    </w:p>
    <w:p w:rsidR="00173EA2" w:rsidRDefault="00173EA2" w:rsidP="00943AF7">
      <w:pPr>
        <w:numPr>
          <w:ilvl w:val="1"/>
          <w:numId w:val="28"/>
        </w:numPr>
        <w:rPr>
          <w:i/>
          <w:lang w:val="en-US" w:eastAsia="zh-CN"/>
        </w:rPr>
      </w:pPr>
      <w:r w:rsidRPr="00943AF7">
        <w:rPr>
          <w:i/>
          <w:lang w:val="en-US" w:eastAsia="zh-CN"/>
        </w:rPr>
        <w:t>Target TP</w:t>
      </w:r>
      <w:r w:rsidR="00943AF7">
        <w:rPr>
          <w:i/>
          <w:lang w:val="en-US" w:eastAsia="zh-CN"/>
        </w:rPr>
        <w:t>1</w:t>
      </w:r>
      <w:r w:rsidRPr="00943AF7">
        <w:rPr>
          <w:i/>
          <w:lang w:val="en-US" w:eastAsia="zh-CN"/>
        </w:rPr>
        <w:t>:</w:t>
      </w:r>
    </w:p>
    <w:p w:rsidR="005E1647" w:rsidRDefault="00943AF7" w:rsidP="00173EA2">
      <w:pPr>
        <w:numPr>
          <w:ilvl w:val="2"/>
          <w:numId w:val="28"/>
        </w:numPr>
        <w:rPr>
          <w:i/>
          <w:lang w:val="en-US" w:eastAsia="zh-CN"/>
        </w:rPr>
      </w:pPr>
      <w:r>
        <w:rPr>
          <w:i/>
          <w:lang w:val="en-US" w:eastAsia="zh-CN"/>
        </w:rPr>
        <w:t>Clause B.1(4x2) with fixed PMI and rank 2 transmission</w:t>
      </w:r>
      <w:r w:rsidR="0036703D" w:rsidRPr="00723416">
        <w:rPr>
          <w:i/>
          <w:lang w:val="en-US" w:eastAsia="zh-CN"/>
        </w:rPr>
        <w:t xml:space="preserve"> </w:t>
      </w:r>
    </w:p>
    <w:p w:rsidR="00173EA2" w:rsidRDefault="00943AF7" w:rsidP="00173EA2">
      <w:pPr>
        <w:numPr>
          <w:ilvl w:val="2"/>
          <w:numId w:val="28"/>
        </w:numPr>
        <w:rPr>
          <w:i/>
          <w:lang w:val="en-US" w:eastAsia="zh-CN"/>
        </w:rPr>
      </w:pPr>
      <w:r>
        <w:rPr>
          <w:i/>
          <w:lang w:val="en-US" w:eastAsia="zh-CN"/>
        </w:rPr>
        <w:t xml:space="preserve">Fixed PMI 8 (codebook subset restriction 0x0000 0000 0100 0000 </w:t>
      </w:r>
    </w:p>
    <w:p w:rsidR="00943AF7" w:rsidRDefault="00943AF7" w:rsidP="00943AF7">
      <w:pPr>
        <w:numPr>
          <w:ilvl w:val="1"/>
          <w:numId w:val="28"/>
        </w:numPr>
        <w:rPr>
          <w:i/>
          <w:lang w:val="en-US" w:eastAsia="zh-CN"/>
        </w:rPr>
      </w:pPr>
      <w:r>
        <w:rPr>
          <w:i/>
          <w:lang w:val="en-US" w:eastAsia="zh-CN"/>
        </w:rPr>
        <w:t>Interference TP2:</w:t>
      </w:r>
    </w:p>
    <w:p w:rsidR="00943AF7" w:rsidRDefault="00943AF7" w:rsidP="00943AF7">
      <w:pPr>
        <w:numPr>
          <w:ilvl w:val="2"/>
          <w:numId w:val="28"/>
        </w:numPr>
        <w:rPr>
          <w:i/>
          <w:lang w:val="en-US" w:eastAsia="zh-CN"/>
        </w:rPr>
      </w:pPr>
      <w:r>
        <w:rPr>
          <w:i/>
          <w:lang w:val="en-US" w:eastAsia="zh-CN"/>
        </w:rPr>
        <w:t xml:space="preserve">Clause B.1(2x2) with fixed </w:t>
      </w:r>
      <w:proofErr w:type="spellStart"/>
      <w:r>
        <w:rPr>
          <w:i/>
          <w:lang w:val="en-US" w:eastAsia="zh-CN"/>
        </w:rPr>
        <w:t>precoding</w:t>
      </w:r>
      <w:proofErr w:type="spellEnd"/>
      <w:r>
        <w:rPr>
          <w:i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w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</m:sub>
        </m:sSub>
        <m:r>
          <w:rPr>
            <w:rFonts w:ascii="Cambria Math" w:eastAsia="Times New Roman" w:hAnsi="Cambria Math"/>
          </w:rPr>
          <m:t>=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r>
              <w:rPr>
                <w:rFonts w:ascii="Cambria Math" w:eastAsia="Times New Roman" w:hAnsi="Cambria Math"/>
              </w:rPr>
              <m:t>1</m:t>
            </m:r>
          </m:num>
          <m:den>
            <m:r>
              <w:rPr>
                <w:rFonts w:ascii="Cambria Math" w:eastAsia="Times New Roman" w:hAnsi="Cambria Math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</w:rPr>
                    <m:t xml:space="preserve">1      1   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</w:rPr>
                    <m:t>j  -j</m:t>
                  </m:r>
                </m:e>
              </m:mr>
            </m:m>
          </m:e>
        </m:d>
      </m:oMath>
      <w:r>
        <w:rPr>
          <w:i/>
          <w:lang w:val="en-US"/>
        </w:rPr>
        <w:t xml:space="preserve"> and rank 2 transmission</w:t>
      </w:r>
    </w:p>
    <w:p w:rsidR="00943AF7" w:rsidRDefault="00943AF7" w:rsidP="00943AF7">
      <w:pPr>
        <w:numPr>
          <w:ilvl w:val="1"/>
          <w:numId w:val="28"/>
        </w:numPr>
        <w:rPr>
          <w:i/>
          <w:lang w:val="en-US" w:eastAsia="zh-CN"/>
        </w:rPr>
      </w:pPr>
      <w:r>
        <w:rPr>
          <w:i/>
          <w:lang w:val="en-US"/>
        </w:rPr>
        <w:t>Power offset (Tp1/TP2): 5:1:15 dB</w:t>
      </w:r>
    </w:p>
    <w:p w:rsidR="00943AF7" w:rsidRPr="00723416" w:rsidRDefault="00943AF7" w:rsidP="00943AF7">
      <w:pPr>
        <w:numPr>
          <w:ilvl w:val="1"/>
          <w:numId w:val="28"/>
        </w:numPr>
        <w:rPr>
          <w:i/>
          <w:lang w:val="en-US" w:eastAsia="zh-CN"/>
        </w:rPr>
      </w:pPr>
      <w:r>
        <w:rPr>
          <w:i/>
          <w:lang w:val="en-US"/>
        </w:rPr>
        <w:t>TP1 SNR:20 dB</w:t>
      </w:r>
    </w:p>
    <w:p w:rsidR="005F47C8" w:rsidRPr="00943AF7" w:rsidRDefault="00943AF7" w:rsidP="005F47C8">
      <w:pPr>
        <w:numPr>
          <w:ilvl w:val="0"/>
          <w:numId w:val="28"/>
        </w:numPr>
        <w:rPr>
          <w:i/>
          <w:lang w:val="en-US" w:eastAsia="zh-CN"/>
        </w:rPr>
      </w:pPr>
      <w:r w:rsidRPr="00943AF7">
        <w:rPr>
          <w:i/>
          <w:lang w:val="en-US" w:eastAsia="zh-CN"/>
        </w:rPr>
        <w:t xml:space="preserve">Test metric: FFS whether we can reuse test metric for Rel-10 TM9 CQI definition test </w:t>
      </w:r>
    </w:p>
    <w:p w:rsidR="00F4500D" w:rsidRDefault="00F4500D" w:rsidP="00FA02F5">
      <w:pPr>
        <w:rPr>
          <w:rFonts w:ascii="Century" w:eastAsiaTheme="minorEastAsia" w:hAnsi="Century"/>
        </w:rPr>
      </w:pPr>
      <w:r>
        <w:rPr>
          <w:rFonts w:ascii="Century" w:eastAsiaTheme="minorEastAsia" w:hAnsi="Century"/>
        </w:rPr>
        <w:t>In the following, the simulation results based on the way forward</w:t>
      </w:r>
      <w:r w:rsidR="00BE56E3">
        <w:rPr>
          <w:rFonts w:ascii="Century" w:eastAsiaTheme="minorEastAsia" w:hAnsi="Century"/>
        </w:rPr>
        <w:t xml:space="preserve"> [1]</w:t>
      </w:r>
      <w:r>
        <w:rPr>
          <w:rFonts w:ascii="Century" w:eastAsiaTheme="minorEastAsia" w:hAnsi="Century"/>
        </w:rPr>
        <w:t xml:space="preserve"> and detailed simulation assumption</w:t>
      </w:r>
      <w:r w:rsidR="00BE56E3">
        <w:rPr>
          <w:rFonts w:ascii="Century" w:eastAsiaTheme="minorEastAsia" w:hAnsi="Century"/>
        </w:rPr>
        <w:t>s</w:t>
      </w:r>
      <w:r>
        <w:rPr>
          <w:rFonts w:ascii="Century" w:eastAsiaTheme="minorEastAsia" w:hAnsi="Century"/>
        </w:rPr>
        <w:t xml:space="preserve"> [2] are provided</w:t>
      </w:r>
      <w:r w:rsidR="00E228B3">
        <w:rPr>
          <w:rFonts w:ascii="Century" w:eastAsiaTheme="minorEastAsia" w:hAnsi="Century"/>
        </w:rPr>
        <w:t xml:space="preserve"> in Table 1.</w:t>
      </w:r>
    </w:p>
    <w:p w:rsidR="00EF5E78" w:rsidRDefault="00EF5E78" w:rsidP="00EF5E78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5A3860">
          <w:rPr>
            <w:noProof/>
          </w:rPr>
          <w:t>1</w:t>
        </w:r>
      </w:fldSimple>
      <w:r>
        <w:t xml:space="preserve"> Simulation results of static CQI test</w:t>
      </w:r>
    </w:p>
    <w:p w:rsidR="00EE79CD" w:rsidRDefault="00EE79CD" w:rsidP="00EB5012">
      <w:pPr>
        <w:jc w:val="center"/>
        <w:rPr>
          <w:rFonts w:ascii="Century" w:eastAsiaTheme="minorEastAsia" w:hAnsi="Century"/>
        </w:rPr>
      </w:pPr>
      <w:r w:rsidRPr="00EE79CD">
        <w:rPr>
          <w:noProof/>
          <w:lang w:val="en-US"/>
        </w:rPr>
        <w:drawing>
          <wp:inline distT="0" distB="0" distL="0" distR="0">
            <wp:extent cx="6691630" cy="6205562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972" cy="6206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012" w:rsidRDefault="00EB5012" w:rsidP="00EB5012">
      <w:pPr>
        <w:jc w:val="center"/>
        <w:rPr>
          <w:rFonts w:ascii="Century" w:eastAsiaTheme="minorEastAsia" w:hAnsi="Century"/>
        </w:rPr>
      </w:pPr>
    </w:p>
    <w:p w:rsidR="00F4500D" w:rsidRDefault="00895EB1" w:rsidP="00FA02F5">
      <w:pPr>
        <w:rPr>
          <w:rFonts w:ascii="Century" w:eastAsiaTheme="minorEastAsia" w:hAnsi="Century"/>
        </w:rPr>
      </w:pPr>
      <w:r>
        <w:rPr>
          <w:rFonts w:ascii="Century" w:eastAsiaTheme="minorEastAsia" w:hAnsi="Century"/>
        </w:rPr>
        <w:t>Recall that the test metric for Rel-10 static CQI test is as following:</w:t>
      </w:r>
    </w:p>
    <w:p w:rsidR="00CD374A" w:rsidRDefault="00B44A6C" w:rsidP="00C533CA">
      <w:pPr>
        <w:pStyle w:val="ListParagraph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Time ratio of the</w:t>
      </w:r>
      <w:r w:rsidR="00C533CA">
        <w:rPr>
          <w:lang w:val="en-US" w:eastAsia="zh-CN"/>
        </w:rPr>
        <w:t xml:space="preserve"> wideband CQI</w:t>
      </w:r>
      <w:r w:rsidR="00C533CA">
        <w:rPr>
          <w:vertAlign w:val="subscript"/>
          <w:lang w:val="en-US" w:eastAsia="zh-CN"/>
        </w:rPr>
        <w:t xml:space="preserve">1 </w:t>
      </w:r>
      <w:r w:rsidR="00C533CA">
        <w:rPr>
          <w:lang w:val="en-US" w:eastAsia="zh-CN"/>
        </w:rPr>
        <w:t>within the set {median CQI</w:t>
      </w:r>
      <w:r w:rsidR="00C533CA">
        <w:rPr>
          <w:vertAlign w:val="subscript"/>
          <w:lang w:val="en-US" w:eastAsia="zh-CN"/>
        </w:rPr>
        <w:t>1</w:t>
      </w:r>
      <w:r w:rsidR="00C533CA">
        <w:rPr>
          <w:lang w:val="en-US" w:eastAsia="zh-CN"/>
        </w:rPr>
        <w:t>-1,</w:t>
      </w:r>
      <w:r w:rsidR="00C533CA" w:rsidRPr="00C533CA">
        <w:rPr>
          <w:lang w:val="en-US" w:eastAsia="zh-CN"/>
        </w:rPr>
        <w:t xml:space="preserve"> </w:t>
      </w:r>
      <w:r w:rsidR="00C533CA">
        <w:rPr>
          <w:lang w:val="en-US" w:eastAsia="zh-CN"/>
        </w:rPr>
        <w:t>median CQI</w:t>
      </w:r>
      <w:r w:rsidR="00C533CA">
        <w:rPr>
          <w:vertAlign w:val="subscript"/>
          <w:lang w:val="en-US" w:eastAsia="zh-CN"/>
        </w:rPr>
        <w:t>1</w:t>
      </w:r>
      <w:r w:rsidR="00C533CA">
        <w:rPr>
          <w:lang w:val="en-US" w:eastAsia="zh-CN"/>
        </w:rPr>
        <w:t xml:space="preserve">+1} </w:t>
      </w:r>
      <w:r>
        <w:rPr>
          <w:lang w:val="en-US" w:eastAsia="zh-CN"/>
        </w:rPr>
        <w:t xml:space="preserve">shall be </w:t>
      </w:r>
      <w:r w:rsidR="00C533CA">
        <w:rPr>
          <w:lang w:val="en-US" w:eastAsia="zh-CN"/>
        </w:rPr>
        <w:t xml:space="preserve">more than 90% </w:t>
      </w:r>
    </w:p>
    <w:p w:rsidR="00C533CA" w:rsidRDefault="00C533CA" w:rsidP="00C533CA">
      <w:pPr>
        <w:pStyle w:val="ListParagraph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The PDSCH BLER using respective median CQI</w:t>
      </w:r>
      <w:r>
        <w:rPr>
          <w:vertAlign w:val="subscript"/>
          <w:lang w:val="en-US" w:eastAsia="zh-CN"/>
        </w:rPr>
        <w:t>0</w:t>
      </w:r>
      <w:r>
        <w:rPr>
          <w:lang w:val="en-US" w:eastAsia="zh-CN"/>
        </w:rPr>
        <w:t>-1 and median CQI</w:t>
      </w:r>
      <w:r>
        <w:rPr>
          <w:vertAlign w:val="subscript"/>
          <w:lang w:val="en-US" w:eastAsia="zh-CN"/>
        </w:rPr>
        <w:t>1</w:t>
      </w:r>
      <w:r>
        <w:rPr>
          <w:lang w:val="en-US" w:eastAsia="zh-CN"/>
        </w:rPr>
        <w:t>-1 shall be less than or equal to 0.1</w:t>
      </w:r>
    </w:p>
    <w:p w:rsidR="00C533CA" w:rsidRDefault="00C533CA" w:rsidP="00C533CA">
      <w:pPr>
        <w:pStyle w:val="ListParagraph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The PDSCH BLER using respective median CQI</w:t>
      </w:r>
      <w:r>
        <w:rPr>
          <w:vertAlign w:val="subscript"/>
          <w:lang w:val="en-US" w:eastAsia="zh-CN"/>
        </w:rPr>
        <w:t>0</w:t>
      </w:r>
      <w:r>
        <w:rPr>
          <w:lang w:val="en-US" w:eastAsia="zh-CN"/>
        </w:rPr>
        <w:t>+1 and median CQI</w:t>
      </w:r>
      <w:r>
        <w:rPr>
          <w:vertAlign w:val="subscript"/>
          <w:lang w:val="en-US" w:eastAsia="zh-CN"/>
        </w:rPr>
        <w:t>1</w:t>
      </w:r>
      <w:r>
        <w:rPr>
          <w:lang w:val="en-US" w:eastAsia="zh-CN"/>
        </w:rPr>
        <w:t>+1 shall be greater than or equal to 1</w:t>
      </w:r>
    </w:p>
    <w:p w:rsidR="00CD5C9A" w:rsidRDefault="00CD5C9A" w:rsidP="00895993">
      <w:pPr>
        <w:rPr>
          <w:lang w:val="en-US" w:eastAsia="zh-CN"/>
        </w:rPr>
      </w:pPr>
      <w:r>
        <w:rPr>
          <w:lang w:val="en-US" w:eastAsia="zh-CN"/>
        </w:rPr>
        <w:t xml:space="preserve">Checking the Rel-10 test metric with the simulation results in Table 1, it is clear that all of the testing TP2 SNR points can pass the requirement. </w:t>
      </w:r>
      <w:r w:rsidR="009B3B63">
        <w:rPr>
          <w:lang w:val="en-US" w:eastAsia="zh-CN"/>
        </w:rPr>
        <w:t xml:space="preserve">So we propose to confirm reusing the Rel-10 test metric for static CQI test of DL </w:t>
      </w:r>
      <w:proofErr w:type="spellStart"/>
      <w:r w:rsidR="009B3B63">
        <w:rPr>
          <w:lang w:val="en-US" w:eastAsia="zh-CN"/>
        </w:rPr>
        <w:t>CoMP.</w:t>
      </w:r>
      <w:proofErr w:type="spellEnd"/>
    </w:p>
    <w:p w:rsidR="00B625BC" w:rsidRPr="00E30B04" w:rsidRDefault="00B625BC" w:rsidP="00B625BC">
      <w:pPr>
        <w:spacing w:after="60"/>
        <w:rPr>
          <w:b/>
          <w:u w:val="single"/>
          <w:lang w:val="en-US"/>
        </w:rPr>
      </w:pPr>
      <w:r w:rsidRPr="00E30B04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 w:eastAsia="zh-CN"/>
        </w:rPr>
        <w:t>1</w:t>
      </w:r>
      <w:r w:rsidRPr="00E30B04">
        <w:rPr>
          <w:b/>
          <w:u w:val="single"/>
          <w:lang w:val="en-US"/>
        </w:rPr>
        <w:t xml:space="preserve">: </w:t>
      </w:r>
    </w:p>
    <w:p w:rsidR="00B625BC" w:rsidRDefault="00391D22" w:rsidP="00B625BC">
      <w:pPr>
        <w:jc w:val="both"/>
        <w:rPr>
          <w:i/>
          <w:lang w:val="en-US"/>
        </w:rPr>
      </w:pPr>
      <w:r>
        <w:rPr>
          <w:i/>
          <w:lang w:val="en-US"/>
        </w:rPr>
        <w:t xml:space="preserve">Confirm reusing Rel-10 test metric for DL </w:t>
      </w:r>
      <w:proofErr w:type="spellStart"/>
      <w:r>
        <w:rPr>
          <w:i/>
          <w:lang w:val="en-US"/>
        </w:rPr>
        <w:t>CoMP</w:t>
      </w:r>
      <w:proofErr w:type="spellEnd"/>
      <w:r>
        <w:rPr>
          <w:i/>
          <w:lang w:val="en-US"/>
        </w:rPr>
        <w:t xml:space="preserve"> static CQI test </w:t>
      </w:r>
    </w:p>
    <w:p w:rsidR="00D46013" w:rsidRPr="002962D9" w:rsidRDefault="00D46013" w:rsidP="00D46013">
      <w:pPr>
        <w:pStyle w:val="Heading2"/>
        <w:tabs>
          <w:tab w:val="left" w:pos="6245"/>
        </w:tabs>
        <w:rPr>
          <w:sz w:val="28"/>
          <w:szCs w:val="28"/>
          <w:lang w:val="en-US" w:eastAsia="zh-CN"/>
        </w:rPr>
      </w:pPr>
      <w:r w:rsidRPr="002962D9">
        <w:rPr>
          <w:sz w:val="28"/>
          <w:szCs w:val="28"/>
          <w:lang w:val="en-US" w:eastAsia="zh-CN"/>
        </w:rPr>
        <w:lastRenderedPageBreak/>
        <w:t>2.</w:t>
      </w:r>
      <w:r w:rsidR="0010303C" w:rsidRPr="002962D9">
        <w:rPr>
          <w:sz w:val="28"/>
          <w:szCs w:val="28"/>
          <w:lang w:val="en-US" w:eastAsia="zh-CN"/>
        </w:rPr>
        <w:t>3</w:t>
      </w:r>
      <w:r w:rsidRPr="002962D9">
        <w:rPr>
          <w:sz w:val="28"/>
          <w:szCs w:val="28"/>
          <w:lang w:val="en-US" w:eastAsia="zh-CN"/>
        </w:rPr>
        <w:t xml:space="preserve"> </w:t>
      </w:r>
      <w:r w:rsidR="00A86CB1" w:rsidRPr="002962D9">
        <w:rPr>
          <w:sz w:val="28"/>
          <w:szCs w:val="28"/>
          <w:lang w:val="en-US" w:eastAsia="zh-CN"/>
        </w:rPr>
        <w:t>CQI fading</w:t>
      </w:r>
      <w:r w:rsidRPr="002962D9">
        <w:rPr>
          <w:sz w:val="28"/>
          <w:szCs w:val="28"/>
          <w:lang w:val="en-US" w:eastAsia="zh-CN"/>
        </w:rPr>
        <w:t xml:space="preserve"> test</w:t>
      </w:r>
    </w:p>
    <w:p w:rsidR="00D80EBC" w:rsidRDefault="000E5EE2" w:rsidP="001E5A31">
      <w:pPr>
        <w:jc w:val="both"/>
        <w:rPr>
          <w:lang w:eastAsia="zh-CN"/>
        </w:rPr>
      </w:pPr>
      <w:r>
        <w:rPr>
          <w:lang w:eastAsia="zh-CN"/>
        </w:rPr>
        <w:t>In RAN4#6</w:t>
      </w:r>
      <w:r w:rsidR="00A376CC">
        <w:rPr>
          <w:lang w:eastAsia="zh-CN"/>
        </w:rPr>
        <w:t>8</w:t>
      </w:r>
      <w:r>
        <w:rPr>
          <w:lang w:eastAsia="zh-CN"/>
        </w:rPr>
        <w:t xml:space="preserve"> meeting, the agreed way forward </w:t>
      </w:r>
      <w:r w:rsidR="00D80EBC">
        <w:rPr>
          <w:lang w:eastAsia="zh-CN"/>
        </w:rPr>
        <w:t xml:space="preserve">on CQI fading test </w:t>
      </w:r>
      <w:r w:rsidR="00EE55EA">
        <w:rPr>
          <w:lang w:eastAsia="zh-CN"/>
        </w:rPr>
        <w:t xml:space="preserve">is </w:t>
      </w:r>
      <w:r w:rsidR="00D80EBC">
        <w:rPr>
          <w:lang w:eastAsia="zh-CN"/>
        </w:rPr>
        <w:t>as follows</w:t>
      </w:r>
      <w:r w:rsidR="0027760E">
        <w:rPr>
          <w:lang w:eastAsia="zh-CN"/>
        </w:rPr>
        <w:t xml:space="preserve"> [1]</w:t>
      </w:r>
      <w:r w:rsidR="00D80EBC">
        <w:rPr>
          <w:lang w:eastAsia="zh-CN"/>
        </w:rPr>
        <w:t>,</w:t>
      </w:r>
    </w:p>
    <w:p w:rsidR="00743CA6" w:rsidRDefault="00743CA6" w:rsidP="00743CA6">
      <w:pPr>
        <w:numPr>
          <w:ilvl w:val="0"/>
          <w:numId w:val="28"/>
        </w:numPr>
        <w:rPr>
          <w:i/>
          <w:lang w:val="en-US" w:eastAsia="zh-CN"/>
        </w:rPr>
      </w:pPr>
      <w:r w:rsidRPr="00943AF7">
        <w:rPr>
          <w:i/>
          <w:lang w:val="en-US" w:eastAsia="zh-CN"/>
        </w:rPr>
        <w:t>TP and antenna configurations:</w:t>
      </w:r>
    </w:p>
    <w:p w:rsidR="004A34B6" w:rsidRPr="00943AF7" w:rsidRDefault="004A34B6" w:rsidP="004A34B6">
      <w:pPr>
        <w:numPr>
          <w:ilvl w:val="1"/>
          <w:numId w:val="28"/>
        </w:numPr>
        <w:rPr>
          <w:i/>
          <w:lang w:val="en-US" w:eastAsia="zh-CN"/>
        </w:rPr>
      </w:pPr>
      <w:r>
        <w:rPr>
          <w:i/>
          <w:lang w:val="en-US" w:eastAsia="zh-CN"/>
        </w:rPr>
        <w:t>Option 1:</w:t>
      </w:r>
    </w:p>
    <w:p w:rsidR="004A34B6" w:rsidRPr="00CE0753" w:rsidRDefault="00743CA6" w:rsidP="00CE0753">
      <w:pPr>
        <w:numPr>
          <w:ilvl w:val="2"/>
          <w:numId w:val="28"/>
        </w:numPr>
        <w:rPr>
          <w:i/>
          <w:lang w:val="en-US" w:eastAsia="zh-CN"/>
        </w:rPr>
      </w:pPr>
      <w:r w:rsidRPr="00CE0753">
        <w:rPr>
          <w:i/>
          <w:lang w:val="en-US" w:eastAsia="zh-CN"/>
        </w:rPr>
        <w:t xml:space="preserve"> TP1:</w:t>
      </w:r>
      <w:r w:rsidR="00CE0753" w:rsidRPr="00CE0753">
        <w:rPr>
          <w:i/>
          <w:lang w:val="en-US" w:eastAsia="zh-CN"/>
        </w:rPr>
        <w:t xml:space="preserve"> </w:t>
      </w:r>
      <w:r w:rsidR="004A34B6" w:rsidRPr="00CE0753">
        <w:rPr>
          <w:i/>
          <w:lang w:val="en-US" w:eastAsia="zh-CN"/>
        </w:rPr>
        <w:t>EPA5(4x2) high correlation with fixed PMI and rank 1 transmission</w:t>
      </w:r>
    </w:p>
    <w:p w:rsidR="004A34B6" w:rsidRPr="00CE0753" w:rsidRDefault="004A34B6" w:rsidP="00CE0753">
      <w:pPr>
        <w:numPr>
          <w:ilvl w:val="2"/>
          <w:numId w:val="28"/>
        </w:numPr>
        <w:rPr>
          <w:i/>
          <w:lang w:val="en-US" w:eastAsia="zh-CN"/>
        </w:rPr>
      </w:pPr>
      <w:r w:rsidRPr="00CE0753">
        <w:rPr>
          <w:i/>
          <w:lang w:val="en-US" w:eastAsia="zh-CN"/>
        </w:rPr>
        <w:t>TP2:</w:t>
      </w:r>
      <w:r w:rsidR="00CE0753" w:rsidRPr="00CE0753">
        <w:rPr>
          <w:i/>
          <w:lang w:val="en-US" w:eastAsia="zh-CN"/>
        </w:rPr>
        <w:t xml:space="preserve"> </w:t>
      </w:r>
      <w:r w:rsidRPr="00CE0753">
        <w:rPr>
          <w:i/>
          <w:lang w:val="en-US" w:eastAsia="zh-CN"/>
        </w:rPr>
        <w:t>Clause B.2.4(2x2) with fixed PMI and rank 1 transmission</w:t>
      </w:r>
    </w:p>
    <w:p w:rsidR="004A34B6" w:rsidRDefault="004A34B6" w:rsidP="004A34B6">
      <w:pPr>
        <w:numPr>
          <w:ilvl w:val="1"/>
          <w:numId w:val="28"/>
        </w:numPr>
        <w:rPr>
          <w:i/>
          <w:lang w:val="en-US" w:eastAsia="zh-CN"/>
        </w:rPr>
      </w:pPr>
      <w:r>
        <w:rPr>
          <w:i/>
          <w:lang w:val="en-US" w:eastAsia="zh-CN"/>
        </w:rPr>
        <w:t>Option 2:</w:t>
      </w:r>
    </w:p>
    <w:p w:rsidR="004A34B6" w:rsidRDefault="00C4371C" w:rsidP="00C4371C">
      <w:pPr>
        <w:numPr>
          <w:ilvl w:val="2"/>
          <w:numId w:val="28"/>
        </w:numPr>
        <w:rPr>
          <w:i/>
          <w:lang w:val="en-US" w:eastAsia="zh-CN"/>
        </w:rPr>
      </w:pPr>
      <w:r>
        <w:rPr>
          <w:i/>
          <w:lang w:val="en-US" w:eastAsia="zh-CN"/>
        </w:rPr>
        <w:t xml:space="preserve">TP1: </w:t>
      </w:r>
      <w:r w:rsidR="00FF2BAA">
        <w:rPr>
          <w:i/>
          <w:lang w:val="en-US" w:eastAsia="zh-CN"/>
        </w:rPr>
        <w:t>EPA5(4x2) low correlation</w:t>
      </w:r>
    </w:p>
    <w:p w:rsidR="00FF2BAA" w:rsidRDefault="00FF2BAA" w:rsidP="00FF2BAA">
      <w:pPr>
        <w:numPr>
          <w:ilvl w:val="3"/>
          <w:numId w:val="28"/>
        </w:numPr>
        <w:rPr>
          <w:i/>
          <w:lang w:val="en-US" w:eastAsia="zh-CN"/>
        </w:rPr>
      </w:pPr>
      <w:r>
        <w:rPr>
          <w:i/>
          <w:lang w:val="en-US" w:eastAsia="zh-CN"/>
        </w:rPr>
        <w:t>CSI SF: fixed PMI 0 and rank 2 transmission</w:t>
      </w:r>
    </w:p>
    <w:p w:rsidR="00FF2BAA" w:rsidRDefault="00FF2BAA" w:rsidP="00FF2BAA">
      <w:pPr>
        <w:numPr>
          <w:ilvl w:val="3"/>
          <w:numId w:val="28"/>
        </w:numPr>
        <w:rPr>
          <w:i/>
          <w:lang w:val="en-US" w:eastAsia="zh-CN"/>
        </w:rPr>
      </w:pPr>
      <w:r>
        <w:rPr>
          <w:i/>
          <w:lang w:val="en-US" w:eastAsia="zh-CN"/>
        </w:rPr>
        <w:t>PDSCH SF: fixed PMI 0 and rank 1 transmission</w:t>
      </w:r>
    </w:p>
    <w:p w:rsidR="00FF2BAA" w:rsidRDefault="00FF2BAA" w:rsidP="00FF2BAA">
      <w:pPr>
        <w:numPr>
          <w:ilvl w:val="2"/>
          <w:numId w:val="28"/>
        </w:numPr>
        <w:rPr>
          <w:i/>
          <w:lang w:val="en-US" w:eastAsia="zh-CN"/>
        </w:rPr>
      </w:pPr>
      <w:r>
        <w:rPr>
          <w:i/>
          <w:lang w:val="en-US" w:eastAsia="zh-CN"/>
        </w:rPr>
        <w:t xml:space="preserve">TP2: </w:t>
      </w:r>
      <m:oMath>
        <m:r>
          <w:rPr>
            <w:rFonts w:ascii="Cambria Math" w:eastAsia="Times New Roman" w:hAnsi="Cambria Math"/>
          </w:rPr>
          <m:t>H=</m:t>
        </m:r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</w:rPr>
                    <m:t xml:space="preserve">1     j   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</w:rPr>
                    <m:t>1  -j</m:t>
                  </m:r>
                </m:e>
              </m:mr>
            </m:m>
          </m:e>
        </m:d>
      </m:oMath>
      <w:r w:rsidR="007921BA">
        <w:rPr>
          <w:i/>
          <w:lang w:val="en-US"/>
        </w:rPr>
        <w:t xml:space="preserve"> </w:t>
      </w:r>
      <w:r w:rsidR="007921BA" w:rsidRPr="007921BA">
        <w:rPr>
          <w:i/>
          <w:noProof/>
          <w:lang w:val="en-US"/>
        </w:rPr>
        <w:drawing>
          <wp:inline distT="0" distB="0" distL="0" distR="0">
            <wp:extent cx="142875" cy="144463"/>
            <wp:effectExtent l="0" t="0" r="0" b="0"/>
            <wp:docPr id="2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42875" cy="144463"/>
                      <a:chOff x="3479800" y="4454525"/>
                      <a:chExt cx="142875" cy="144463"/>
                    </a:xfrm>
                  </a:grpSpPr>
                  <a:sp>
                    <a:nvSpPr>
                      <a:cNvPr id="4" name="Flowchart: Summing Junction 3"/>
                      <a:cNvSpPr/>
                    </a:nvSpPr>
                    <a:spPr>
                      <a:xfrm>
                        <a:off x="3479800" y="4454525"/>
                        <a:ext cx="142875" cy="144463"/>
                      </a:xfrm>
                      <a:prstGeom prst="flowChartSummingJunction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altLang="en-US">
                            <a:solidFill>
                              <a:srgbClr val="FFFFFF"/>
                            </a:solidFill>
                            <a:ea typeface="ＭＳ Ｐゴシック" pitchFamily="34" charset="-128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m:oMath>
        <m:r>
          <w:rPr>
            <w:rFonts w:ascii="Cambria Math" w:eastAsia="Times New Roman" w:hAnsi="Cambria Math"/>
            <w:lang w:val="en-US"/>
          </w:rPr>
          <m:t xml:space="preserve"> </m:t>
        </m:r>
      </m:oMath>
      <w:r w:rsidR="007921BA">
        <w:rPr>
          <w:i/>
          <w:lang w:val="en-US"/>
        </w:rPr>
        <w:t>Clause B.2.4</w:t>
      </w:r>
    </w:p>
    <w:p w:rsidR="007921BA" w:rsidRDefault="007921BA" w:rsidP="007921BA">
      <w:pPr>
        <w:numPr>
          <w:ilvl w:val="3"/>
          <w:numId w:val="28"/>
        </w:numPr>
        <w:rPr>
          <w:i/>
          <w:lang w:val="en-US" w:eastAsia="zh-CN"/>
        </w:rPr>
      </w:pPr>
      <w:r>
        <w:rPr>
          <w:i/>
          <w:lang w:val="en-US"/>
        </w:rPr>
        <w:t xml:space="preserve">Fixed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w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</m:sub>
        </m:sSub>
        <m:r>
          <w:rPr>
            <w:rFonts w:ascii="Cambria Math" w:eastAsia="Times New Roman" w:hAnsi="Cambria Math"/>
          </w:rPr>
          <m:t>=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r>
              <w:rPr>
                <w:rFonts w:ascii="Cambria Math" w:eastAsia="Times New Roman" w:hAnsi="Cambria Math"/>
              </w:rPr>
              <m:t>1</m:t>
            </m:r>
          </m:num>
          <m:den>
            <m:r>
              <w:rPr>
                <w:rFonts w:ascii="Cambria Math" w:eastAsia="Times New Roman" w:hAnsi="Cambria Math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</w:rPr>
                    <m:t xml:space="preserve">1      1   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</w:rPr>
                    <m:t>j  -j</m:t>
                  </m:r>
                </m:e>
              </m:mr>
            </m:m>
          </m:e>
        </m:d>
      </m:oMath>
      <w:r>
        <w:rPr>
          <w:i/>
          <w:lang w:val="en-US"/>
        </w:rPr>
        <w:t xml:space="preserve"> and rank 2 transmission as interference signal</w:t>
      </w:r>
    </w:p>
    <w:p w:rsidR="003C3D31" w:rsidRDefault="003C3D31" w:rsidP="003C3D31">
      <w:pPr>
        <w:numPr>
          <w:ilvl w:val="1"/>
          <w:numId w:val="28"/>
        </w:numPr>
        <w:rPr>
          <w:i/>
          <w:lang w:val="en-US" w:eastAsia="zh-CN"/>
        </w:rPr>
      </w:pPr>
      <w:r>
        <w:rPr>
          <w:i/>
          <w:lang w:val="en-US"/>
        </w:rPr>
        <w:t>Power setting: 3dB and 5dB (TP1/TP2)</w:t>
      </w:r>
    </w:p>
    <w:p w:rsidR="003C3D31" w:rsidRDefault="003C3D31" w:rsidP="003C3D31">
      <w:pPr>
        <w:numPr>
          <w:ilvl w:val="1"/>
          <w:numId w:val="28"/>
        </w:numPr>
        <w:rPr>
          <w:i/>
          <w:lang w:val="en-US" w:eastAsia="zh-CN"/>
        </w:rPr>
      </w:pPr>
      <w:r>
        <w:rPr>
          <w:i/>
          <w:lang w:val="en-US"/>
        </w:rPr>
        <w:t>TP1 SNR 10:1:15dB</w:t>
      </w:r>
    </w:p>
    <w:p w:rsidR="003C3D31" w:rsidRDefault="003C3D31" w:rsidP="003C3D31">
      <w:pPr>
        <w:numPr>
          <w:ilvl w:val="1"/>
          <w:numId w:val="28"/>
        </w:numPr>
        <w:rPr>
          <w:i/>
          <w:lang w:val="en-US" w:eastAsia="zh-CN"/>
        </w:rPr>
      </w:pPr>
      <w:r>
        <w:rPr>
          <w:i/>
          <w:lang w:val="en-US"/>
        </w:rPr>
        <w:t xml:space="preserve">CSI process configuration </w:t>
      </w:r>
    </w:p>
    <w:p w:rsidR="003C3D31" w:rsidRDefault="003C3D31" w:rsidP="003C3D31">
      <w:pPr>
        <w:numPr>
          <w:ilvl w:val="2"/>
          <w:numId w:val="28"/>
        </w:numPr>
        <w:rPr>
          <w:i/>
          <w:lang w:val="en-US" w:eastAsia="zh-CN"/>
        </w:rPr>
      </w:pPr>
      <w:r>
        <w:rPr>
          <w:i/>
          <w:lang w:val="en-US"/>
        </w:rPr>
        <w:t xml:space="preserve">Codebook subset restriction for CSI process 0,2:[0x0000 0000 </w:t>
      </w:r>
      <w:proofErr w:type="spellStart"/>
      <w:r>
        <w:rPr>
          <w:i/>
          <w:lang w:val="en-US"/>
        </w:rPr>
        <w:t>0000</w:t>
      </w:r>
      <w:proofErr w:type="spellEnd"/>
      <w:r>
        <w:rPr>
          <w:i/>
          <w:lang w:val="en-US"/>
        </w:rPr>
        <w:t xml:space="preserve"> 0001]</w:t>
      </w:r>
    </w:p>
    <w:p w:rsidR="003C3D31" w:rsidRDefault="003C3D31" w:rsidP="003C3D31">
      <w:pPr>
        <w:numPr>
          <w:ilvl w:val="2"/>
          <w:numId w:val="28"/>
        </w:numPr>
        <w:rPr>
          <w:i/>
          <w:lang w:val="en-US" w:eastAsia="zh-CN"/>
        </w:rPr>
      </w:pPr>
      <w:r>
        <w:rPr>
          <w:i/>
          <w:lang w:val="en-US"/>
        </w:rPr>
        <w:t>Codebook subset restriction for CSI process 1,3:[000001]</w:t>
      </w:r>
    </w:p>
    <w:p w:rsidR="003C3D31" w:rsidRDefault="003C3D31" w:rsidP="003C3D31">
      <w:pPr>
        <w:numPr>
          <w:ilvl w:val="1"/>
          <w:numId w:val="28"/>
        </w:numPr>
        <w:rPr>
          <w:i/>
          <w:lang w:val="en-US" w:eastAsia="zh-CN"/>
        </w:rPr>
      </w:pPr>
      <w:r>
        <w:rPr>
          <w:i/>
          <w:lang w:val="en-US"/>
        </w:rPr>
        <w:t>Distribution requirement is applied on all the configured CSI processes</w:t>
      </w:r>
    </w:p>
    <w:p w:rsidR="003C3D31" w:rsidRDefault="003C3D31" w:rsidP="003C3D31">
      <w:pPr>
        <w:numPr>
          <w:ilvl w:val="1"/>
          <w:numId w:val="28"/>
        </w:numPr>
        <w:rPr>
          <w:i/>
          <w:lang w:val="en-US" w:eastAsia="zh-CN"/>
        </w:rPr>
      </w:pPr>
      <w:r>
        <w:rPr>
          <w:i/>
          <w:lang w:val="en-US"/>
        </w:rPr>
        <w:t>Accuracy requirement is applied on CSI process 2</w:t>
      </w:r>
    </w:p>
    <w:p w:rsidR="003C3D31" w:rsidRDefault="003C3D31" w:rsidP="003C3D31">
      <w:pPr>
        <w:numPr>
          <w:ilvl w:val="1"/>
          <w:numId w:val="28"/>
        </w:numPr>
        <w:rPr>
          <w:i/>
          <w:lang w:val="en-US" w:eastAsia="zh-CN"/>
        </w:rPr>
      </w:pPr>
      <w:r>
        <w:rPr>
          <w:i/>
          <w:lang w:val="en-US"/>
        </w:rPr>
        <w:t>FFS if delta CQI is defined between all the configured CSI processes</w:t>
      </w:r>
    </w:p>
    <w:p w:rsidR="00812E3A" w:rsidRDefault="00E916A9" w:rsidP="001E5A31">
      <w:pPr>
        <w:jc w:val="both"/>
        <w:rPr>
          <w:lang w:eastAsia="zh-CN"/>
        </w:rPr>
      </w:pPr>
      <w:r>
        <w:rPr>
          <w:lang w:eastAsia="zh-CN"/>
        </w:rPr>
        <w:t>Based on the agreed way forward</w:t>
      </w:r>
      <w:r w:rsidR="008467C7">
        <w:rPr>
          <w:lang w:eastAsia="zh-CN"/>
        </w:rPr>
        <w:t xml:space="preserve"> [1]</w:t>
      </w:r>
      <w:r>
        <w:rPr>
          <w:lang w:eastAsia="zh-CN"/>
        </w:rPr>
        <w:t xml:space="preserve"> and the detailed simulation assumptions in the framework document</w:t>
      </w:r>
      <w:r w:rsidR="008467C7">
        <w:rPr>
          <w:lang w:eastAsia="zh-CN"/>
        </w:rPr>
        <w:t xml:space="preserve"> [2]</w:t>
      </w:r>
      <w:r>
        <w:rPr>
          <w:lang w:eastAsia="zh-CN"/>
        </w:rPr>
        <w:t>,</w:t>
      </w:r>
      <w:r w:rsidR="008467C7">
        <w:rPr>
          <w:lang w:eastAsia="zh-CN"/>
        </w:rPr>
        <w:t xml:space="preserve"> simulation results are obtained and provided in the following. </w:t>
      </w:r>
      <w:r w:rsidR="00812E3A">
        <w:rPr>
          <w:lang w:eastAsia="zh-CN"/>
        </w:rPr>
        <w:t xml:space="preserve">The summarized simulation results for antenna configuration option 1 and option 2 are listed in Table 2 </w:t>
      </w:r>
      <w:r w:rsidR="006D0AC5">
        <w:rPr>
          <w:lang w:eastAsia="zh-CN"/>
        </w:rPr>
        <w:t>-</w:t>
      </w:r>
      <w:r w:rsidR="00812E3A">
        <w:rPr>
          <w:lang w:eastAsia="zh-CN"/>
        </w:rPr>
        <w:t xml:space="preserve"> Table </w:t>
      </w:r>
      <w:r w:rsidR="00FC2F9F">
        <w:rPr>
          <w:lang w:eastAsia="zh-CN"/>
        </w:rPr>
        <w:t>9</w:t>
      </w:r>
      <w:r w:rsidR="00812E3A">
        <w:rPr>
          <w:lang w:eastAsia="zh-CN"/>
        </w:rPr>
        <w:t>.</w:t>
      </w:r>
    </w:p>
    <w:p w:rsidR="00C50FF4" w:rsidRDefault="00C50FF4" w:rsidP="00C50FF4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5A3860">
          <w:rPr>
            <w:noProof/>
          </w:rPr>
          <w:t>2</w:t>
        </w:r>
      </w:fldSimple>
      <w:r>
        <w:t xml:space="preserve"> TP configuration option 1 with 3dB power offset and MMSE receiver</w:t>
      </w:r>
    </w:p>
    <w:p w:rsidR="00812E3A" w:rsidRDefault="00DE2A91" w:rsidP="001E5A31">
      <w:pPr>
        <w:jc w:val="both"/>
        <w:rPr>
          <w:lang w:eastAsia="zh-CN"/>
        </w:rPr>
      </w:pPr>
      <w:r w:rsidRPr="00DE2A91">
        <w:rPr>
          <w:noProof/>
          <w:lang w:val="en-US"/>
        </w:rPr>
        <w:drawing>
          <wp:inline distT="0" distB="0" distL="0" distR="0">
            <wp:extent cx="6332220" cy="5929397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5929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6A9" w:rsidRDefault="00812E3A" w:rsidP="001E5A31">
      <w:pPr>
        <w:jc w:val="both"/>
        <w:rPr>
          <w:lang w:eastAsia="zh-CN"/>
        </w:rPr>
      </w:pPr>
      <w:r>
        <w:rPr>
          <w:lang w:eastAsia="zh-CN"/>
        </w:rPr>
        <w:t xml:space="preserve"> </w:t>
      </w:r>
      <w:r w:rsidR="00E916A9">
        <w:rPr>
          <w:lang w:eastAsia="zh-CN"/>
        </w:rPr>
        <w:t xml:space="preserve"> </w:t>
      </w:r>
    </w:p>
    <w:p w:rsidR="00C50FF4" w:rsidRDefault="00865F43" w:rsidP="001E5A31">
      <w:pPr>
        <w:jc w:val="both"/>
      </w:pPr>
      <w:r>
        <w:rPr>
          <w:lang w:eastAsia="zh-CN"/>
        </w:rPr>
        <w:t xml:space="preserve"> </w:t>
      </w:r>
    </w:p>
    <w:p w:rsidR="00C50FF4" w:rsidRDefault="00C50FF4" w:rsidP="00C50FF4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5A3860">
          <w:rPr>
            <w:noProof/>
          </w:rPr>
          <w:t>3</w:t>
        </w:r>
      </w:fldSimple>
      <w:r>
        <w:t xml:space="preserve"> </w:t>
      </w:r>
      <w:r w:rsidRPr="00F671AB">
        <w:t>TP configuration option 1 with 3dB power offset and MMSE</w:t>
      </w:r>
      <w:r>
        <w:t>-IRC</w:t>
      </w:r>
      <w:r w:rsidRPr="00F671AB">
        <w:t xml:space="preserve"> receiver</w:t>
      </w:r>
    </w:p>
    <w:p w:rsidR="00A57B96" w:rsidRDefault="00DE2A91" w:rsidP="001E5A31">
      <w:pPr>
        <w:jc w:val="both"/>
        <w:rPr>
          <w:lang w:eastAsia="zh-CN"/>
        </w:rPr>
      </w:pPr>
      <w:r w:rsidRPr="00DE2A91">
        <w:rPr>
          <w:noProof/>
          <w:lang w:val="en-US"/>
        </w:rPr>
        <w:drawing>
          <wp:inline distT="0" distB="0" distL="0" distR="0">
            <wp:extent cx="6332220" cy="5925633"/>
            <wp:effectExtent l="1905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5925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FF4" w:rsidRDefault="00C50FF4" w:rsidP="001E5A31">
      <w:pPr>
        <w:jc w:val="both"/>
        <w:rPr>
          <w:lang w:eastAsia="zh-CN"/>
        </w:rPr>
      </w:pPr>
    </w:p>
    <w:p w:rsidR="00C50FF4" w:rsidRDefault="00C50FF4" w:rsidP="00C50FF4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5A3860">
          <w:rPr>
            <w:noProof/>
          </w:rPr>
          <w:t>4</w:t>
        </w:r>
      </w:fldSimple>
      <w:r>
        <w:t xml:space="preserve"> </w:t>
      </w:r>
      <w:r w:rsidRPr="009057D7">
        <w:t>TP configuration option 1 wi</w:t>
      </w:r>
      <w:r>
        <w:t>th 5</w:t>
      </w:r>
      <w:r w:rsidRPr="009057D7">
        <w:t>dB power offset and MMSE receiver</w:t>
      </w:r>
    </w:p>
    <w:p w:rsidR="00DE2A91" w:rsidRDefault="00DE2A91" w:rsidP="001E5A31">
      <w:pPr>
        <w:jc w:val="both"/>
        <w:rPr>
          <w:lang w:eastAsia="zh-CN"/>
        </w:rPr>
      </w:pPr>
      <w:r w:rsidRPr="00DE2A91">
        <w:rPr>
          <w:noProof/>
          <w:lang w:val="en-US"/>
        </w:rPr>
        <w:drawing>
          <wp:inline distT="0" distB="0" distL="0" distR="0">
            <wp:extent cx="6332220" cy="5929397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5929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FF4" w:rsidRDefault="00C50FF4" w:rsidP="001E5A31">
      <w:pPr>
        <w:jc w:val="both"/>
        <w:rPr>
          <w:lang w:eastAsia="zh-CN"/>
        </w:rPr>
      </w:pPr>
    </w:p>
    <w:p w:rsidR="00C50FF4" w:rsidRDefault="00C50FF4" w:rsidP="00C50FF4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5A3860">
          <w:rPr>
            <w:noProof/>
          </w:rPr>
          <w:t>5</w:t>
        </w:r>
      </w:fldSimple>
      <w:r>
        <w:t xml:space="preserve"> </w:t>
      </w:r>
      <w:r w:rsidRPr="00710FA6">
        <w:t xml:space="preserve">TP configuration option 1 with </w:t>
      </w:r>
      <w:r>
        <w:t>5</w:t>
      </w:r>
      <w:r w:rsidRPr="00710FA6">
        <w:t>dB power offset and MMSE</w:t>
      </w:r>
      <w:r>
        <w:t>-IRC</w:t>
      </w:r>
      <w:r w:rsidRPr="00710FA6">
        <w:t xml:space="preserve"> receiver</w:t>
      </w:r>
    </w:p>
    <w:p w:rsidR="00DE2A91" w:rsidRDefault="00DE2A91" w:rsidP="001E5A31">
      <w:pPr>
        <w:jc w:val="both"/>
        <w:rPr>
          <w:lang w:eastAsia="zh-CN"/>
        </w:rPr>
      </w:pPr>
      <w:r w:rsidRPr="00DE2A91">
        <w:rPr>
          <w:noProof/>
          <w:lang w:val="en-US"/>
        </w:rPr>
        <w:drawing>
          <wp:inline distT="0" distB="0" distL="0" distR="0">
            <wp:extent cx="6332220" cy="5925633"/>
            <wp:effectExtent l="1905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5925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6AF" w:rsidRDefault="006676AF" w:rsidP="001E5A31">
      <w:pPr>
        <w:jc w:val="both"/>
        <w:rPr>
          <w:lang w:eastAsia="zh-CN"/>
        </w:rPr>
      </w:pPr>
    </w:p>
    <w:p w:rsidR="005A3860" w:rsidRDefault="005A3860" w:rsidP="005A3860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6</w:t>
        </w:r>
      </w:fldSimple>
      <w:r>
        <w:t xml:space="preserve"> </w:t>
      </w:r>
      <w:r w:rsidRPr="0022392B">
        <w:t xml:space="preserve">TP configuration option </w:t>
      </w:r>
      <w:r>
        <w:t>2</w:t>
      </w:r>
      <w:r w:rsidRPr="0022392B">
        <w:t xml:space="preserve"> with 3dB power offset and MMSE receiver</w:t>
      </w:r>
    </w:p>
    <w:p w:rsidR="00142BFC" w:rsidRDefault="00142BFC" w:rsidP="001E5A31">
      <w:pPr>
        <w:jc w:val="both"/>
        <w:rPr>
          <w:lang w:eastAsia="zh-CN"/>
        </w:rPr>
      </w:pPr>
      <w:r w:rsidRPr="00142BFC">
        <w:rPr>
          <w:noProof/>
          <w:lang w:val="en-US"/>
        </w:rPr>
        <w:drawing>
          <wp:inline distT="0" distB="0" distL="0" distR="0">
            <wp:extent cx="6332220" cy="5929397"/>
            <wp:effectExtent l="1905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5929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A91" w:rsidRDefault="00DE2A91" w:rsidP="001E5A31">
      <w:pPr>
        <w:jc w:val="both"/>
        <w:rPr>
          <w:lang w:eastAsia="zh-CN"/>
        </w:rPr>
      </w:pPr>
    </w:p>
    <w:p w:rsidR="005A3860" w:rsidRDefault="005A3860" w:rsidP="005A3860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7</w:t>
        </w:r>
      </w:fldSimple>
      <w:r>
        <w:t xml:space="preserve"> </w:t>
      </w:r>
      <w:r w:rsidRPr="009F5481">
        <w:t xml:space="preserve">TP configuration option </w:t>
      </w:r>
      <w:r>
        <w:t>2</w:t>
      </w:r>
      <w:r w:rsidRPr="009F5481">
        <w:t xml:space="preserve"> with 3dB power offset and MMSE</w:t>
      </w:r>
      <w:r>
        <w:t>-IRC</w:t>
      </w:r>
      <w:r w:rsidRPr="009F5481">
        <w:t xml:space="preserve"> receiver</w:t>
      </w:r>
    </w:p>
    <w:p w:rsidR="00142BFC" w:rsidRDefault="00142BFC" w:rsidP="001E5A31">
      <w:pPr>
        <w:jc w:val="both"/>
        <w:rPr>
          <w:lang w:eastAsia="zh-CN"/>
        </w:rPr>
      </w:pPr>
      <w:r w:rsidRPr="00142BFC">
        <w:rPr>
          <w:noProof/>
          <w:lang w:val="en-US"/>
        </w:rPr>
        <w:drawing>
          <wp:inline distT="0" distB="0" distL="0" distR="0">
            <wp:extent cx="6332220" cy="5925633"/>
            <wp:effectExtent l="19050" t="0" r="0" b="0"/>
            <wp:docPr id="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5925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BFC" w:rsidRDefault="00142BFC" w:rsidP="001E5A31">
      <w:pPr>
        <w:jc w:val="both"/>
        <w:rPr>
          <w:lang w:eastAsia="zh-CN"/>
        </w:rPr>
      </w:pPr>
    </w:p>
    <w:p w:rsidR="005A3860" w:rsidRDefault="005A3860" w:rsidP="005A3860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8</w:t>
        </w:r>
      </w:fldSimple>
      <w:r>
        <w:t xml:space="preserve"> </w:t>
      </w:r>
      <w:r w:rsidRPr="00AB0B4B">
        <w:t xml:space="preserve">TP configuration option 2 with </w:t>
      </w:r>
      <w:r>
        <w:t>5</w:t>
      </w:r>
      <w:r w:rsidRPr="00AB0B4B">
        <w:t>dB power offset and MMSE receiver</w:t>
      </w:r>
    </w:p>
    <w:p w:rsidR="00142BFC" w:rsidRDefault="00142BFC" w:rsidP="001E5A31">
      <w:pPr>
        <w:jc w:val="both"/>
        <w:rPr>
          <w:lang w:eastAsia="zh-CN"/>
        </w:rPr>
      </w:pPr>
      <w:r w:rsidRPr="00142BFC">
        <w:rPr>
          <w:noProof/>
          <w:lang w:val="en-US"/>
        </w:rPr>
        <w:drawing>
          <wp:inline distT="0" distB="0" distL="0" distR="0">
            <wp:extent cx="6332220" cy="5929397"/>
            <wp:effectExtent l="19050" t="0" r="0" b="0"/>
            <wp:docPr id="6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5929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BFC" w:rsidRDefault="00142BFC" w:rsidP="001E5A31">
      <w:pPr>
        <w:jc w:val="both"/>
        <w:rPr>
          <w:lang w:eastAsia="zh-CN"/>
        </w:rPr>
      </w:pPr>
    </w:p>
    <w:p w:rsidR="005A3860" w:rsidRDefault="005A3860" w:rsidP="005A3860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9</w:t>
        </w:r>
      </w:fldSimple>
      <w:r>
        <w:t xml:space="preserve"> </w:t>
      </w:r>
      <w:r w:rsidRPr="00F2421F">
        <w:t xml:space="preserve">TP configuration option 2 with </w:t>
      </w:r>
      <w:r>
        <w:t>5</w:t>
      </w:r>
      <w:r w:rsidRPr="00F2421F">
        <w:t>dB power offset and MMSE</w:t>
      </w:r>
      <w:r>
        <w:t>-IRC</w:t>
      </w:r>
      <w:r w:rsidRPr="00F2421F">
        <w:t xml:space="preserve"> receiver</w:t>
      </w:r>
    </w:p>
    <w:p w:rsidR="00142BFC" w:rsidRDefault="00142BFC" w:rsidP="001E5A31">
      <w:pPr>
        <w:jc w:val="both"/>
        <w:rPr>
          <w:lang w:eastAsia="zh-CN"/>
        </w:rPr>
      </w:pPr>
      <w:r w:rsidRPr="00142BFC">
        <w:rPr>
          <w:noProof/>
          <w:lang w:val="en-US"/>
        </w:rPr>
        <w:drawing>
          <wp:inline distT="0" distB="0" distL="0" distR="0">
            <wp:extent cx="6332220" cy="5925633"/>
            <wp:effectExtent l="1905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5925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860" w:rsidRDefault="005A3860" w:rsidP="001E5A31">
      <w:pPr>
        <w:jc w:val="both"/>
        <w:rPr>
          <w:lang w:eastAsia="zh-CN"/>
        </w:rPr>
      </w:pPr>
    </w:p>
    <w:p w:rsidR="005A3860" w:rsidRDefault="004070DF" w:rsidP="001E5A31">
      <w:pPr>
        <w:jc w:val="both"/>
        <w:rPr>
          <w:lang w:eastAsia="zh-CN"/>
        </w:rPr>
      </w:pPr>
      <w:r>
        <w:rPr>
          <w:lang w:eastAsia="zh-CN"/>
        </w:rPr>
        <w:t>The following observations can be made from the above simulation results:</w:t>
      </w:r>
    </w:p>
    <w:p w:rsidR="004070DF" w:rsidRDefault="0014107B" w:rsidP="0014107B">
      <w:pPr>
        <w:pStyle w:val="ListParagraph"/>
        <w:numPr>
          <w:ilvl w:val="0"/>
          <w:numId w:val="33"/>
        </w:numPr>
        <w:jc w:val="both"/>
        <w:rPr>
          <w:lang w:eastAsia="zh-CN"/>
        </w:rPr>
      </w:pPr>
      <w:r>
        <w:rPr>
          <w:lang w:eastAsia="zh-CN"/>
        </w:rPr>
        <w:t>For TP and antenna configuration option 1:</w:t>
      </w:r>
    </w:p>
    <w:p w:rsidR="0014107B" w:rsidRDefault="00A60058" w:rsidP="0014107B">
      <w:pPr>
        <w:pStyle w:val="ListParagraph"/>
        <w:numPr>
          <w:ilvl w:val="1"/>
          <w:numId w:val="33"/>
        </w:numPr>
        <w:jc w:val="both"/>
        <w:rPr>
          <w:lang w:eastAsia="zh-CN"/>
        </w:rPr>
      </w:pPr>
      <w:r>
        <w:rPr>
          <w:lang w:eastAsia="zh-CN"/>
        </w:rPr>
        <w:t>At some power setting points, MMSE could differentiate the median CQI values among all four CSI processes</w:t>
      </w:r>
    </w:p>
    <w:p w:rsidR="00A60058" w:rsidRDefault="00A60058" w:rsidP="0014107B">
      <w:pPr>
        <w:pStyle w:val="ListParagraph"/>
        <w:numPr>
          <w:ilvl w:val="1"/>
          <w:numId w:val="33"/>
        </w:numPr>
        <w:jc w:val="both"/>
        <w:rPr>
          <w:lang w:eastAsia="zh-CN"/>
        </w:rPr>
      </w:pPr>
      <w:r>
        <w:rPr>
          <w:lang w:eastAsia="zh-CN"/>
        </w:rPr>
        <w:t xml:space="preserve">For all the power setting points, MMSE-IRC failed to differentiate the median CQI values among all four CSI processes. </w:t>
      </w:r>
    </w:p>
    <w:p w:rsidR="00A60058" w:rsidRDefault="00A60058" w:rsidP="0014107B">
      <w:pPr>
        <w:pStyle w:val="ListParagraph"/>
        <w:numPr>
          <w:ilvl w:val="1"/>
          <w:numId w:val="33"/>
        </w:numPr>
        <w:jc w:val="both"/>
        <w:rPr>
          <w:lang w:eastAsia="zh-CN"/>
        </w:rPr>
      </w:pPr>
      <w:r>
        <w:rPr>
          <w:lang w:eastAsia="zh-CN"/>
        </w:rPr>
        <w:t>With either MMSE or MMSE-IRC receivers, median CQI values, between CSI process 0 and 1</w:t>
      </w:r>
      <w:r w:rsidR="00AD601F">
        <w:rPr>
          <w:lang w:eastAsia="zh-CN"/>
        </w:rPr>
        <w:t>/2</w:t>
      </w:r>
      <w:r>
        <w:rPr>
          <w:lang w:eastAsia="zh-CN"/>
        </w:rPr>
        <w:t>, and between CSI process 2 and 3 could be clearly differentiated</w:t>
      </w:r>
    </w:p>
    <w:p w:rsidR="00A60058" w:rsidRDefault="00A60058" w:rsidP="00A60058">
      <w:pPr>
        <w:pStyle w:val="ListParagraph"/>
        <w:numPr>
          <w:ilvl w:val="0"/>
          <w:numId w:val="33"/>
        </w:numPr>
        <w:jc w:val="both"/>
        <w:rPr>
          <w:lang w:eastAsia="zh-CN"/>
        </w:rPr>
      </w:pPr>
      <w:r>
        <w:rPr>
          <w:lang w:eastAsia="zh-CN"/>
        </w:rPr>
        <w:t>For TP and antenna configuration option 2:</w:t>
      </w:r>
    </w:p>
    <w:p w:rsidR="00A60058" w:rsidRDefault="00202D15" w:rsidP="00202D15">
      <w:pPr>
        <w:pStyle w:val="ListParagraph"/>
        <w:numPr>
          <w:ilvl w:val="1"/>
          <w:numId w:val="33"/>
        </w:numPr>
        <w:jc w:val="both"/>
        <w:rPr>
          <w:lang w:eastAsia="zh-CN"/>
        </w:rPr>
      </w:pPr>
      <w:r>
        <w:rPr>
          <w:lang w:eastAsia="zh-CN"/>
        </w:rPr>
        <w:t>At some power setting points, e.g. TP1=12dB, TP2=9dB and TP1=1</w:t>
      </w:r>
      <w:r w:rsidR="008F15F7">
        <w:rPr>
          <w:lang w:eastAsia="zh-CN"/>
        </w:rPr>
        <w:t>3</w:t>
      </w:r>
      <w:r>
        <w:rPr>
          <w:lang w:eastAsia="zh-CN"/>
        </w:rPr>
        <w:t>dB, TP2=</w:t>
      </w:r>
      <w:r w:rsidR="008F15F7">
        <w:rPr>
          <w:lang w:eastAsia="zh-CN"/>
        </w:rPr>
        <w:t>10</w:t>
      </w:r>
      <w:r>
        <w:rPr>
          <w:lang w:eastAsia="zh-CN"/>
        </w:rPr>
        <w:t>dB</w:t>
      </w:r>
      <w:r w:rsidR="008F15F7">
        <w:rPr>
          <w:lang w:eastAsia="zh-CN"/>
        </w:rPr>
        <w:t>, with either MMSE or MMSE-IRC receivers, the median CQI values among all four CSI processes could differentiated</w:t>
      </w:r>
    </w:p>
    <w:p w:rsidR="004070DF" w:rsidRDefault="0086113A" w:rsidP="001E5A31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To finalize the test setup for DL </w:t>
      </w:r>
      <w:proofErr w:type="spellStart"/>
      <w:r>
        <w:rPr>
          <w:lang w:eastAsia="zh-CN"/>
        </w:rPr>
        <w:t>CoMP</w:t>
      </w:r>
      <w:proofErr w:type="spellEnd"/>
      <w:r>
        <w:rPr>
          <w:lang w:eastAsia="zh-CN"/>
        </w:rPr>
        <w:t xml:space="preserve"> fading CQI tests, we propose:</w:t>
      </w:r>
    </w:p>
    <w:p w:rsidR="00EB1825" w:rsidRPr="00E30B04" w:rsidRDefault="00EB1825" w:rsidP="00EB1825">
      <w:pPr>
        <w:spacing w:after="60"/>
        <w:rPr>
          <w:b/>
          <w:u w:val="single"/>
          <w:lang w:val="en-US"/>
        </w:rPr>
      </w:pPr>
      <w:r w:rsidRPr="00E30B04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E30B04">
        <w:rPr>
          <w:b/>
          <w:u w:val="single"/>
          <w:lang w:val="en-US"/>
        </w:rPr>
        <w:t xml:space="preserve">: </w:t>
      </w:r>
    </w:p>
    <w:p w:rsidR="0086113A" w:rsidRDefault="00EB1825" w:rsidP="00EB1825">
      <w:pPr>
        <w:jc w:val="both"/>
        <w:rPr>
          <w:i/>
          <w:lang w:val="en-US"/>
        </w:rPr>
      </w:pPr>
      <w:r>
        <w:rPr>
          <w:i/>
          <w:lang w:val="en-US"/>
        </w:rPr>
        <w:t xml:space="preserve">Consider adopting one of the test setup for DL </w:t>
      </w:r>
      <w:proofErr w:type="spellStart"/>
      <w:r>
        <w:rPr>
          <w:i/>
          <w:lang w:val="en-US"/>
        </w:rPr>
        <w:t>CoMP</w:t>
      </w:r>
      <w:proofErr w:type="spellEnd"/>
      <w:r>
        <w:rPr>
          <w:i/>
          <w:lang w:val="en-US"/>
        </w:rPr>
        <w:t xml:space="preserve"> fading CQI test:</w:t>
      </w:r>
    </w:p>
    <w:p w:rsidR="00EB1825" w:rsidRPr="007C6D1B" w:rsidRDefault="00002CB1" w:rsidP="00002CB1">
      <w:pPr>
        <w:pStyle w:val="ListParagraph"/>
        <w:numPr>
          <w:ilvl w:val="0"/>
          <w:numId w:val="34"/>
        </w:numPr>
        <w:jc w:val="both"/>
        <w:rPr>
          <w:i/>
          <w:lang w:eastAsia="zh-CN"/>
        </w:rPr>
      </w:pPr>
      <w:r w:rsidRPr="007C6D1B">
        <w:rPr>
          <w:i/>
          <w:lang w:eastAsia="zh-CN"/>
        </w:rPr>
        <w:t>Option 1: TP and antenna configuration option 1</w:t>
      </w:r>
      <w:r w:rsidR="006471EC">
        <w:rPr>
          <w:i/>
          <w:lang w:eastAsia="zh-CN"/>
        </w:rPr>
        <w:t xml:space="preserve"> or option 2</w:t>
      </w:r>
      <w:r w:rsidRPr="007C6D1B">
        <w:rPr>
          <w:i/>
          <w:lang w:eastAsia="zh-CN"/>
        </w:rPr>
        <w:t xml:space="preserve"> + define delta CQI between CSI processes 0</w:t>
      </w:r>
      <w:r w:rsidR="006471EC">
        <w:rPr>
          <w:i/>
          <w:lang w:eastAsia="zh-CN"/>
        </w:rPr>
        <w:t xml:space="preserve"> and </w:t>
      </w:r>
      <w:r w:rsidRPr="007C6D1B">
        <w:rPr>
          <w:i/>
          <w:lang w:eastAsia="zh-CN"/>
        </w:rPr>
        <w:t>1</w:t>
      </w:r>
      <w:r w:rsidR="006471EC">
        <w:rPr>
          <w:i/>
          <w:lang w:eastAsia="zh-CN"/>
        </w:rPr>
        <w:t xml:space="preserve">, CSI process 0 and 2, </w:t>
      </w:r>
      <w:r w:rsidRPr="007C6D1B">
        <w:rPr>
          <w:i/>
          <w:lang w:eastAsia="zh-CN"/>
        </w:rPr>
        <w:t xml:space="preserve">and </w:t>
      </w:r>
      <w:r w:rsidR="006471EC">
        <w:rPr>
          <w:i/>
          <w:lang w:eastAsia="zh-CN"/>
        </w:rPr>
        <w:t xml:space="preserve">CSI process </w:t>
      </w:r>
      <w:r w:rsidRPr="007C6D1B">
        <w:rPr>
          <w:i/>
          <w:lang w:eastAsia="zh-CN"/>
        </w:rPr>
        <w:t>2</w:t>
      </w:r>
      <w:r w:rsidR="006471EC">
        <w:rPr>
          <w:i/>
          <w:lang w:eastAsia="zh-CN"/>
        </w:rPr>
        <w:t xml:space="preserve"> and </w:t>
      </w:r>
      <w:r w:rsidRPr="007C6D1B">
        <w:rPr>
          <w:i/>
          <w:lang w:eastAsia="zh-CN"/>
        </w:rPr>
        <w:t>3</w:t>
      </w:r>
      <w:r w:rsidR="006471EC">
        <w:rPr>
          <w:i/>
          <w:lang w:eastAsia="zh-CN"/>
        </w:rPr>
        <w:t>.</w:t>
      </w:r>
    </w:p>
    <w:p w:rsidR="00002CB1" w:rsidRPr="004875FA" w:rsidRDefault="00002CB1" w:rsidP="00002CB1">
      <w:pPr>
        <w:pStyle w:val="ListParagraph"/>
        <w:numPr>
          <w:ilvl w:val="0"/>
          <w:numId w:val="34"/>
        </w:numPr>
        <w:jc w:val="both"/>
        <w:rPr>
          <w:lang w:eastAsia="zh-CN"/>
        </w:rPr>
      </w:pPr>
      <w:r w:rsidRPr="007C6D1B">
        <w:rPr>
          <w:i/>
          <w:lang w:eastAsia="zh-CN"/>
        </w:rPr>
        <w:t>Option 2: TP and antenna configuration option 2 + define delta CQI between all four CSI processes</w:t>
      </w:r>
    </w:p>
    <w:p w:rsidR="004875FA" w:rsidRDefault="004875FA" w:rsidP="004875FA">
      <w:pPr>
        <w:jc w:val="both"/>
        <w:rPr>
          <w:b/>
          <w:u w:val="single"/>
          <w:lang w:val="en-US"/>
        </w:rPr>
      </w:pPr>
      <w:r w:rsidRPr="00E30B04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3</w:t>
      </w:r>
      <w:r w:rsidRPr="00E30B04">
        <w:rPr>
          <w:b/>
          <w:u w:val="single"/>
          <w:lang w:val="en-US"/>
        </w:rPr>
        <w:t>:</w:t>
      </w:r>
    </w:p>
    <w:p w:rsidR="00232FDC" w:rsidRPr="007C6D1B" w:rsidRDefault="00232FDC" w:rsidP="00232FDC">
      <w:pPr>
        <w:pStyle w:val="ListParagraph"/>
        <w:numPr>
          <w:ilvl w:val="0"/>
          <w:numId w:val="34"/>
        </w:numPr>
        <w:jc w:val="both"/>
        <w:rPr>
          <w:i/>
          <w:lang w:eastAsia="zh-CN"/>
        </w:rPr>
      </w:pPr>
      <w:r>
        <w:rPr>
          <w:i/>
          <w:lang w:eastAsia="zh-CN"/>
        </w:rPr>
        <w:t xml:space="preserve">For UE with capabilities supporting </w:t>
      </w:r>
      <w:r w:rsidR="0014487D">
        <w:rPr>
          <w:i/>
          <w:lang w:eastAsia="zh-CN"/>
        </w:rPr>
        <w:t>x (x=1,3,4)</w:t>
      </w:r>
      <w:r>
        <w:rPr>
          <w:i/>
          <w:lang w:eastAsia="zh-CN"/>
        </w:rPr>
        <w:t xml:space="preserve"> CSI processes, </w:t>
      </w:r>
      <w:r w:rsidR="000378EB">
        <w:rPr>
          <w:i/>
          <w:lang w:eastAsia="zh-CN"/>
        </w:rPr>
        <w:t>configure</w:t>
      </w:r>
      <w:r>
        <w:rPr>
          <w:i/>
          <w:lang w:eastAsia="zh-CN"/>
        </w:rPr>
        <w:t xml:space="preserve"> the test </w:t>
      </w:r>
      <w:r w:rsidR="0014487D">
        <w:rPr>
          <w:i/>
          <w:lang w:eastAsia="zh-CN"/>
        </w:rPr>
        <w:t xml:space="preserve">with </w:t>
      </w:r>
      <w:r>
        <w:rPr>
          <w:i/>
          <w:lang w:eastAsia="zh-CN"/>
        </w:rPr>
        <w:t xml:space="preserve">the first </w:t>
      </w:r>
      <w:r w:rsidR="0014487D">
        <w:rPr>
          <w:i/>
          <w:lang w:eastAsia="zh-CN"/>
        </w:rPr>
        <w:t xml:space="preserve">x </w:t>
      </w:r>
      <w:r>
        <w:rPr>
          <w:i/>
          <w:lang w:eastAsia="zh-CN"/>
        </w:rPr>
        <w:t xml:space="preserve">CSI processes </w:t>
      </w:r>
      <w:r w:rsidR="00717E92">
        <w:rPr>
          <w:i/>
          <w:lang w:eastAsia="zh-CN"/>
        </w:rPr>
        <w:t xml:space="preserve">with the process ID in the </w:t>
      </w:r>
      <w:r w:rsidR="0014487D">
        <w:rPr>
          <w:i/>
          <w:lang w:eastAsia="zh-CN"/>
        </w:rPr>
        <w:t>set {</w:t>
      </w:r>
      <w:r w:rsidR="000378EB">
        <w:rPr>
          <w:i/>
          <w:lang w:eastAsia="zh-CN"/>
        </w:rPr>
        <w:t>2</w:t>
      </w:r>
      <w:r w:rsidR="0014487D">
        <w:rPr>
          <w:i/>
          <w:lang w:eastAsia="zh-CN"/>
        </w:rPr>
        <w:t>,</w:t>
      </w:r>
      <w:r w:rsidR="000378EB">
        <w:rPr>
          <w:i/>
          <w:lang w:eastAsia="zh-CN"/>
        </w:rPr>
        <w:t>0,</w:t>
      </w:r>
      <w:r w:rsidR="0014487D">
        <w:rPr>
          <w:i/>
          <w:lang w:eastAsia="zh-CN"/>
        </w:rPr>
        <w:t>1,3}</w:t>
      </w:r>
      <w:r w:rsidR="000378EB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 </w:t>
      </w:r>
    </w:p>
    <w:p w:rsidR="00DD367F" w:rsidRPr="00E30B04" w:rsidRDefault="00ED50F1" w:rsidP="002A51FF">
      <w:pPr>
        <w:pStyle w:val="Heading1"/>
        <w:rPr>
          <w:lang w:val="en-US" w:eastAsia="zh-CN"/>
        </w:rPr>
      </w:pPr>
      <w:r w:rsidRPr="00E30B04">
        <w:rPr>
          <w:rFonts w:hint="eastAsia"/>
          <w:lang w:val="en-US" w:eastAsia="zh-CN"/>
        </w:rPr>
        <w:t>3</w:t>
      </w:r>
      <w:r w:rsidR="00D1012D" w:rsidRPr="00E30B04">
        <w:rPr>
          <w:lang w:val="en-US"/>
        </w:rPr>
        <w:t xml:space="preserve"> </w:t>
      </w:r>
      <w:r w:rsidR="00DD367F" w:rsidRPr="00E30B04">
        <w:rPr>
          <w:lang w:val="en-US"/>
        </w:rPr>
        <w:t>Conclusions</w:t>
      </w:r>
    </w:p>
    <w:p w:rsidR="002722C9" w:rsidRPr="00E30B04" w:rsidRDefault="00194CFD" w:rsidP="0024020E">
      <w:pPr>
        <w:spacing w:after="60"/>
        <w:rPr>
          <w:lang w:val="en-US" w:eastAsia="zh-CN"/>
        </w:rPr>
      </w:pPr>
      <w:r w:rsidRPr="00E30B04">
        <w:rPr>
          <w:lang w:val="en-US" w:eastAsia="zh-CN"/>
        </w:rPr>
        <w:t xml:space="preserve">In this contribution, we discuss the </w:t>
      </w:r>
      <w:r w:rsidR="00326615">
        <w:rPr>
          <w:lang w:val="en-US" w:eastAsia="zh-CN"/>
        </w:rPr>
        <w:t>static and fading CQI test setup</w:t>
      </w:r>
      <w:r w:rsidRPr="00E30B04">
        <w:rPr>
          <w:lang w:val="en-US" w:eastAsia="zh-CN"/>
        </w:rPr>
        <w:t>.</w:t>
      </w:r>
      <w:r w:rsidR="00326615">
        <w:rPr>
          <w:lang w:val="en-US" w:eastAsia="zh-CN"/>
        </w:rPr>
        <w:t xml:space="preserve"> Simulation results based on agreed assumptions in way forward are provided. </w:t>
      </w:r>
      <w:r w:rsidRPr="00E30B04">
        <w:rPr>
          <w:lang w:val="en-US" w:eastAsia="zh-CN"/>
        </w:rPr>
        <w:t>The following is the summary of our proposals,</w:t>
      </w:r>
    </w:p>
    <w:p w:rsidR="0011539F" w:rsidRPr="00E30B04" w:rsidRDefault="0011539F" w:rsidP="0024020E">
      <w:pPr>
        <w:spacing w:after="60"/>
        <w:rPr>
          <w:lang w:val="en-US" w:eastAsia="zh-CN"/>
        </w:rPr>
      </w:pPr>
    </w:p>
    <w:p w:rsidR="0011539F" w:rsidRPr="00E30B04" w:rsidRDefault="0011539F" w:rsidP="0024020E">
      <w:pPr>
        <w:spacing w:after="60"/>
        <w:rPr>
          <w:b/>
          <w:lang w:val="en-US" w:eastAsia="zh-CN"/>
        </w:rPr>
      </w:pPr>
      <w:r w:rsidRPr="00E30B04">
        <w:rPr>
          <w:b/>
          <w:lang w:val="en-US" w:eastAsia="zh-CN"/>
        </w:rPr>
        <w:t xml:space="preserve">For </w:t>
      </w:r>
      <w:r w:rsidR="00A83F13">
        <w:rPr>
          <w:b/>
          <w:lang w:val="en-US" w:eastAsia="zh-CN"/>
        </w:rPr>
        <w:t>CQI definition test</w:t>
      </w:r>
      <w:r w:rsidRPr="00E30B04">
        <w:rPr>
          <w:b/>
          <w:lang w:val="en-US" w:eastAsia="zh-CN"/>
        </w:rPr>
        <w:t>:</w:t>
      </w:r>
    </w:p>
    <w:p w:rsidR="00C16AD5" w:rsidRPr="00E30B04" w:rsidRDefault="00C16AD5" w:rsidP="00C16AD5">
      <w:pPr>
        <w:spacing w:after="60"/>
        <w:rPr>
          <w:b/>
          <w:u w:val="single"/>
          <w:lang w:val="en-US"/>
        </w:rPr>
      </w:pPr>
      <w:r w:rsidRPr="00E30B04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 w:eastAsia="zh-CN"/>
        </w:rPr>
        <w:t>1</w:t>
      </w:r>
      <w:r w:rsidRPr="00E30B04">
        <w:rPr>
          <w:b/>
          <w:u w:val="single"/>
          <w:lang w:val="en-US"/>
        </w:rPr>
        <w:t xml:space="preserve">: </w:t>
      </w:r>
    </w:p>
    <w:p w:rsidR="002E259D" w:rsidRDefault="00C16AD5" w:rsidP="00C16AD5">
      <w:pPr>
        <w:jc w:val="both"/>
        <w:rPr>
          <w:i/>
          <w:lang w:val="en-US"/>
        </w:rPr>
      </w:pPr>
      <w:r>
        <w:rPr>
          <w:i/>
          <w:lang w:val="en-US"/>
        </w:rPr>
        <w:t xml:space="preserve">Confirm reusing Rel-10 test metric for DL </w:t>
      </w:r>
      <w:proofErr w:type="spellStart"/>
      <w:r>
        <w:rPr>
          <w:i/>
          <w:lang w:val="en-US"/>
        </w:rPr>
        <w:t>CoMP</w:t>
      </w:r>
      <w:proofErr w:type="spellEnd"/>
      <w:r>
        <w:rPr>
          <w:i/>
          <w:lang w:val="en-US"/>
        </w:rPr>
        <w:t xml:space="preserve"> static CQI test</w:t>
      </w:r>
    </w:p>
    <w:p w:rsidR="009C19F3" w:rsidRPr="00E30B04" w:rsidRDefault="009C19F3" w:rsidP="008B1964">
      <w:pPr>
        <w:rPr>
          <w:i/>
          <w:lang w:val="en-US" w:eastAsia="zh-CN"/>
        </w:rPr>
      </w:pPr>
      <w:r w:rsidRPr="00E30B04">
        <w:rPr>
          <w:b/>
          <w:lang w:val="en-US" w:eastAsia="zh-CN"/>
        </w:rPr>
        <w:t xml:space="preserve">For </w:t>
      </w:r>
      <w:r w:rsidRPr="00E30B04">
        <w:rPr>
          <w:rFonts w:hint="eastAsia"/>
          <w:b/>
          <w:lang w:val="en-US" w:eastAsia="zh-CN"/>
        </w:rPr>
        <w:t xml:space="preserve">CQI </w:t>
      </w:r>
      <w:r w:rsidRPr="00E30B04">
        <w:rPr>
          <w:b/>
          <w:lang w:val="en-US" w:eastAsia="zh-CN"/>
        </w:rPr>
        <w:t>fading test:</w:t>
      </w:r>
    </w:p>
    <w:p w:rsidR="008D22FA" w:rsidRPr="00E30B04" w:rsidRDefault="008D22FA" w:rsidP="008D22FA">
      <w:pPr>
        <w:spacing w:after="60"/>
        <w:rPr>
          <w:b/>
          <w:u w:val="single"/>
          <w:lang w:val="en-US"/>
        </w:rPr>
      </w:pPr>
      <w:r w:rsidRPr="00E30B04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E30B04">
        <w:rPr>
          <w:b/>
          <w:u w:val="single"/>
          <w:lang w:val="en-US"/>
        </w:rPr>
        <w:t xml:space="preserve">: </w:t>
      </w:r>
    </w:p>
    <w:p w:rsidR="008D22FA" w:rsidRDefault="008D22FA" w:rsidP="008D22FA">
      <w:pPr>
        <w:jc w:val="both"/>
        <w:rPr>
          <w:i/>
          <w:lang w:val="en-US"/>
        </w:rPr>
      </w:pPr>
      <w:r>
        <w:rPr>
          <w:i/>
          <w:lang w:val="en-US"/>
        </w:rPr>
        <w:t xml:space="preserve">Consider adopting one of the test setup for DL </w:t>
      </w:r>
      <w:proofErr w:type="spellStart"/>
      <w:r>
        <w:rPr>
          <w:i/>
          <w:lang w:val="en-US"/>
        </w:rPr>
        <w:t>CoMP</w:t>
      </w:r>
      <w:proofErr w:type="spellEnd"/>
      <w:r>
        <w:rPr>
          <w:i/>
          <w:lang w:val="en-US"/>
        </w:rPr>
        <w:t xml:space="preserve"> fading CQI test:</w:t>
      </w:r>
    </w:p>
    <w:p w:rsidR="008D22FA" w:rsidRPr="007C6D1B" w:rsidRDefault="008D22FA" w:rsidP="008D22FA">
      <w:pPr>
        <w:pStyle w:val="ListParagraph"/>
        <w:numPr>
          <w:ilvl w:val="0"/>
          <w:numId w:val="34"/>
        </w:numPr>
        <w:jc w:val="both"/>
        <w:rPr>
          <w:i/>
          <w:lang w:eastAsia="zh-CN"/>
        </w:rPr>
      </w:pPr>
      <w:r w:rsidRPr="007C6D1B">
        <w:rPr>
          <w:i/>
          <w:lang w:eastAsia="zh-CN"/>
        </w:rPr>
        <w:t>Option 1: TP and antenna configuration option 1</w:t>
      </w:r>
      <w:r>
        <w:rPr>
          <w:i/>
          <w:lang w:eastAsia="zh-CN"/>
        </w:rPr>
        <w:t xml:space="preserve"> or option 2</w:t>
      </w:r>
      <w:r w:rsidRPr="007C6D1B">
        <w:rPr>
          <w:i/>
          <w:lang w:eastAsia="zh-CN"/>
        </w:rPr>
        <w:t xml:space="preserve"> + define delta CQI between CSI processes 0</w:t>
      </w:r>
      <w:r>
        <w:rPr>
          <w:i/>
          <w:lang w:eastAsia="zh-CN"/>
        </w:rPr>
        <w:t xml:space="preserve"> and </w:t>
      </w:r>
      <w:r w:rsidRPr="007C6D1B">
        <w:rPr>
          <w:i/>
          <w:lang w:eastAsia="zh-CN"/>
        </w:rPr>
        <w:t>1</w:t>
      </w:r>
      <w:r>
        <w:rPr>
          <w:i/>
          <w:lang w:eastAsia="zh-CN"/>
        </w:rPr>
        <w:t xml:space="preserve">, CSI process 0 and 2, </w:t>
      </w:r>
      <w:r w:rsidRPr="007C6D1B">
        <w:rPr>
          <w:i/>
          <w:lang w:eastAsia="zh-CN"/>
        </w:rPr>
        <w:t xml:space="preserve">and </w:t>
      </w:r>
      <w:r>
        <w:rPr>
          <w:i/>
          <w:lang w:eastAsia="zh-CN"/>
        </w:rPr>
        <w:t xml:space="preserve">CSI process </w:t>
      </w:r>
      <w:r w:rsidRPr="007C6D1B">
        <w:rPr>
          <w:i/>
          <w:lang w:eastAsia="zh-CN"/>
        </w:rPr>
        <w:t>2</w:t>
      </w:r>
      <w:r>
        <w:rPr>
          <w:i/>
          <w:lang w:eastAsia="zh-CN"/>
        </w:rPr>
        <w:t xml:space="preserve"> and </w:t>
      </w:r>
      <w:r w:rsidRPr="007C6D1B">
        <w:rPr>
          <w:i/>
          <w:lang w:eastAsia="zh-CN"/>
        </w:rPr>
        <w:t>3</w:t>
      </w:r>
      <w:r>
        <w:rPr>
          <w:i/>
          <w:lang w:eastAsia="zh-CN"/>
        </w:rPr>
        <w:t>.</w:t>
      </w:r>
    </w:p>
    <w:p w:rsidR="008D22FA" w:rsidRPr="004875FA" w:rsidRDefault="008D22FA" w:rsidP="008D22FA">
      <w:pPr>
        <w:pStyle w:val="ListParagraph"/>
        <w:numPr>
          <w:ilvl w:val="0"/>
          <w:numId w:val="34"/>
        </w:numPr>
        <w:jc w:val="both"/>
        <w:rPr>
          <w:lang w:eastAsia="zh-CN"/>
        </w:rPr>
      </w:pPr>
      <w:r w:rsidRPr="007C6D1B">
        <w:rPr>
          <w:i/>
          <w:lang w:eastAsia="zh-CN"/>
        </w:rPr>
        <w:t>Option 2: TP and antenna configuration option 2 + define delta CQI between all four CSI processes</w:t>
      </w:r>
    </w:p>
    <w:p w:rsidR="008D22FA" w:rsidRDefault="008D22FA" w:rsidP="008D22FA">
      <w:pPr>
        <w:jc w:val="both"/>
        <w:rPr>
          <w:b/>
          <w:u w:val="single"/>
          <w:lang w:val="en-US"/>
        </w:rPr>
      </w:pPr>
      <w:r w:rsidRPr="00E30B04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3</w:t>
      </w:r>
      <w:r w:rsidRPr="00E30B04">
        <w:rPr>
          <w:b/>
          <w:u w:val="single"/>
          <w:lang w:val="en-US"/>
        </w:rPr>
        <w:t>:</w:t>
      </w:r>
    </w:p>
    <w:p w:rsidR="00C16AD5" w:rsidRDefault="008D22FA" w:rsidP="008D22FA">
      <w:pPr>
        <w:pStyle w:val="ListParagraph"/>
        <w:numPr>
          <w:ilvl w:val="0"/>
          <w:numId w:val="34"/>
        </w:numPr>
        <w:jc w:val="both"/>
        <w:rPr>
          <w:lang w:eastAsia="zh-CN"/>
        </w:rPr>
      </w:pPr>
      <w:r>
        <w:rPr>
          <w:i/>
          <w:lang w:eastAsia="zh-CN"/>
        </w:rPr>
        <w:t>For UE with capabilities supporting x (x=1,3,4) CSI processes, configure the test with the first x CSI processes with the process ID in the set {2,0,1,3}</w:t>
      </w:r>
    </w:p>
    <w:p w:rsidR="0084283E" w:rsidRDefault="0084283E" w:rsidP="0084283E">
      <w:pPr>
        <w:jc w:val="both"/>
        <w:rPr>
          <w:i/>
          <w:lang w:val="en-US"/>
        </w:rPr>
      </w:pPr>
    </w:p>
    <w:p w:rsidR="00577EB4" w:rsidRPr="00E30B04" w:rsidRDefault="00577EB4" w:rsidP="00577EB4">
      <w:pPr>
        <w:pStyle w:val="Heading1"/>
        <w:rPr>
          <w:lang w:val="en-US" w:eastAsia="zh-CN"/>
        </w:rPr>
      </w:pPr>
      <w:r w:rsidRPr="00E30B04">
        <w:rPr>
          <w:lang w:val="en-US"/>
        </w:rPr>
        <w:t>References</w:t>
      </w:r>
    </w:p>
    <w:p w:rsidR="00A54061" w:rsidRDefault="00174517" w:rsidP="008108EA">
      <w:pPr>
        <w:numPr>
          <w:ilvl w:val="0"/>
          <w:numId w:val="2"/>
        </w:numPr>
        <w:spacing w:after="0"/>
        <w:rPr>
          <w:lang w:eastAsia="zh-CN"/>
        </w:rPr>
      </w:pPr>
      <w:r w:rsidRPr="00E30B04">
        <w:rPr>
          <w:lang w:eastAsia="zh-CN"/>
        </w:rPr>
        <w:t>R4-1</w:t>
      </w:r>
      <w:r w:rsidR="00E64C4E">
        <w:rPr>
          <w:lang w:eastAsia="zh-CN"/>
        </w:rPr>
        <w:t>3</w:t>
      </w:r>
      <w:r w:rsidR="00DD1F59">
        <w:rPr>
          <w:lang w:eastAsia="zh-CN"/>
        </w:rPr>
        <w:t>4338</w:t>
      </w:r>
      <w:r w:rsidR="00A54061" w:rsidRPr="00E30B04">
        <w:rPr>
          <w:lang w:eastAsia="zh-CN"/>
        </w:rPr>
        <w:t>,”</w:t>
      </w:r>
      <w:r w:rsidRPr="00E30B04">
        <w:rPr>
          <w:lang w:eastAsia="zh-CN"/>
        </w:rPr>
        <w:t xml:space="preserve"> </w:t>
      </w:r>
      <w:r w:rsidR="0007543F">
        <w:rPr>
          <w:lang w:eastAsia="zh-CN"/>
        </w:rPr>
        <w:t xml:space="preserve">WF on DL </w:t>
      </w:r>
      <w:proofErr w:type="spellStart"/>
      <w:r w:rsidR="0007543F">
        <w:rPr>
          <w:lang w:eastAsia="zh-CN"/>
        </w:rPr>
        <w:t>CoMP</w:t>
      </w:r>
      <w:proofErr w:type="spellEnd"/>
      <w:r w:rsidR="0007543F">
        <w:rPr>
          <w:lang w:eastAsia="zh-CN"/>
        </w:rPr>
        <w:t xml:space="preserve"> CSI test</w:t>
      </w:r>
      <w:r w:rsidR="0093195A" w:rsidRPr="00E30B04">
        <w:rPr>
          <w:lang w:eastAsia="zh-CN"/>
        </w:rPr>
        <w:t>”</w:t>
      </w:r>
      <w:r w:rsidR="0093195A" w:rsidRPr="00E30B04">
        <w:rPr>
          <w:rFonts w:hint="eastAsia"/>
          <w:lang w:eastAsia="zh-CN"/>
        </w:rPr>
        <w:t>,</w:t>
      </w:r>
      <w:r w:rsidR="0093195A" w:rsidRPr="00E30B04">
        <w:rPr>
          <w:lang w:eastAsia="zh-CN"/>
        </w:rPr>
        <w:t xml:space="preserve"> </w:t>
      </w:r>
      <w:proofErr w:type="spellStart"/>
      <w:r w:rsidR="0020476A" w:rsidRPr="00E30B04">
        <w:rPr>
          <w:rFonts w:hint="eastAsia"/>
          <w:lang w:eastAsia="zh-CN"/>
        </w:rPr>
        <w:t>Huawei</w:t>
      </w:r>
      <w:proofErr w:type="spellEnd"/>
      <w:r w:rsidR="0020476A" w:rsidRPr="00E30B04">
        <w:rPr>
          <w:rFonts w:hint="eastAsia"/>
          <w:lang w:eastAsia="zh-CN"/>
        </w:rPr>
        <w:t>, HiSilicon</w:t>
      </w:r>
      <w:r w:rsidR="00DD1F59">
        <w:rPr>
          <w:lang w:eastAsia="zh-CN"/>
        </w:rPr>
        <w:t xml:space="preserve">, Samsung, Qualcomm, Ericsson, </w:t>
      </w:r>
      <w:proofErr w:type="spellStart"/>
      <w:r w:rsidR="00DD1F59">
        <w:rPr>
          <w:lang w:eastAsia="zh-CN"/>
        </w:rPr>
        <w:t>Mediatek</w:t>
      </w:r>
      <w:proofErr w:type="spellEnd"/>
    </w:p>
    <w:p w:rsidR="00E64C4E" w:rsidRDefault="00E64C4E" w:rsidP="008108EA">
      <w:pPr>
        <w:numPr>
          <w:ilvl w:val="0"/>
          <w:numId w:val="2"/>
        </w:numPr>
        <w:spacing w:after="0"/>
        <w:rPr>
          <w:lang w:eastAsia="zh-CN"/>
        </w:rPr>
      </w:pPr>
      <w:r w:rsidRPr="00E30B04">
        <w:rPr>
          <w:lang w:eastAsia="zh-CN"/>
        </w:rPr>
        <w:t>R4-1</w:t>
      </w:r>
      <w:r>
        <w:rPr>
          <w:lang w:eastAsia="zh-CN"/>
        </w:rPr>
        <w:t>3</w:t>
      </w:r>
      <w:r w:rsidR="004E7F93">
        <w:rPr>
          <w:lang w:eastAsia="zh-CN"/>
        </w:rPr>
        <w:t>3650</w:t>
      </w:r>
      <w:r w:rsidRPr="00E30B04">
        <w:rPr>
          <w:rFonts w:hint="eastAsia"/>
          <w:lang w:eastAsia="zh-CN"/>
        </w:rPr>
        <w:t>,</w:t>
      </w:r>
      <w:r w:rsidR="00C60B4D">
        <w:rPr>
          <w:lang w:eastAsia="zh-CN"/>
        </w:rPr>
        <w:t xml:space="preserve"> </w:t>
      </w:r>
      <w:r w:rsidRPr="00E30B04">
        <w:rPr>
          <w:lang w:eastAsia="zh-CN"/>
        </w:rPr>
        <w:t>”</w:t>
      </w:r>
      <w:r w:rsidR="0020476A">
        <w:rPr>
          <w:lang w:eastAsia="zh-CN"/>
        </w:rPr>
        <w:t xml:space="preserve">Framework document for downlink </w:t>
      </w:r>
      <w:proofErr w:type="spellStart"/>
      <w:r w:rsidR="0020476A">
        <w:rPr>
          <w:lang w:eastAsia="zh-CN"/>
        </w:rPr>
        <w:t>CoMP</w:t>
      </w:r>
      <w:proofErr w:type="spellEnd"/>
      <w:r w:rsidR="0020476A">
        <w:rPr>
          <w:lang w:eastAsia="zh-CN"/>
        </w:rPr>
        <w:t xml:space="preserve"> CSI test</w:t>
      </w:r>
      <w:r w:rsidR="004E7F93">
        <w:rPr>
          <w:lang w:eastAsia="zh-CN"/>
        </w:rPr>
        <w:t>(Version 4)</w:t>
      </w:r>
      <w:r w:rsidRPr="00E30B04">
        <w:rPr>
          <w:lang w:eastAsia="zh-CN"/>
        </w:rPr>
        <w:t>”</w:t>
      </w:r>
      <w:r w:rsidRPr="00E30B04">
        <w:rPr>
          <w:rFonts w:hint="eastAsia"/>
          <w:lang w:eastAsia="zh-CN"/>
        </w:rPr>
        <w:t xml:space="preserve">, </w:t>
      </w:r>
      <w:proofErr w:type="spellStart"/>
      <w:r w:rsidRPr="00E30B04">
        <w:rPr>
          <w:rFonts w:hint="eastAsia"/>
          <w:lang w:eastAsia="zh-CN"/>
        </w:rPr>
        <w:t>Huawei</w:t>
      </w:r>
      <w:proofErr w:type="spellEnd"/>
      <w:r w:rsidRPr="00E30B04">
        <w:rPr>
          <w:rFonts w:hint="eastAsia"/>
          <w:lang w:eastAsia="zh-CN"/>
        </w:rPr>
        <w:t>, HiSilicon</w:t>
      </w:r>
      <w:r w:rsidR="004E7F93">
        <w:rPr>
          <w:lang w:eastAsia="zh-CN"/>
        </w:rPr>
        <w:t xml:space="preserve">, Samsung, Qualcomm, </w:t>
      </w:r>
      <w:r w:rsidR="00DD5845">
        <w:rPr>
          <w:lang w:eastAsia="zh-CN"/>
        </w:rPr>
        <w:t xml:space="preserve">Ericsson, </w:t>
      </w:r>
      <w:proofErr w:type="spellStart"/>
      <w:r w:rsidR="00DD5845">
        <w:rPr>
          <w:lang w:eastAsia="zh-CN"/>
        </w:rPr>
        <w:t>Mediatek</w:t>
      </w:r>
      <w:proofErr w:type="spellEnd"/>
    </w:p>
    <w:p w:rsidR="0093195A" w:rsidRDefault="0093195A" w:rsidP="00DD5845">
      <w:pPr>
        <w:numPr>
          <w:ilvl w:val="0"/>
          <w:numId w:val="2"/>
        </w:numPr>
        <w:spacing w:after="0"/>
        <w:rPr>
          <w:lang w:eastAsia="zh-CN"/>
        </w:rPr>
      </w:pPr>
      <w:r w:rsidRPr="00E30B04">
        <w:rPr>
          <w:lang w:eastAsia="zh-CN"/>
        </w:rPr>
        <w:t>R4-1</w:t>
      </w:r>
      <w:r w:rsidR="00E64C4E">
        <w:rPr>
          <w:lang w:eastAsia="zh-CN"/>
        </w:rPr>
        <w:t>3</w:t>
      </w:r>
      <w:r w:rsidR="00DD5845">
        <w:rPr>
          <w:lang w:eastAsia="zh-CN"/>
        </w:rPr>
        <w:t>3639</w:t>
      </w:r>
      <w:r w:rsidRPr="00E30B04">
        <w:rPr>
          <w:rFonts w:hint="eastAsia"/>
          <w:lang w:eastAsia="zh-CN"/>
        </w:rPr>
        <w:t>,</w:t>
      </w:r>
      <w:r w:rsidR="00C60B4D">
        <w:rPr>
          <w:lang w:eastAsia="zh-CN"/>
        </w:rPr>
        <w:t xml:space="preserve"> </w:t>
      </w:r>
      <w:r w:rsidRPr="00E30B04">
        <w:rPr>
          <w:lang w:eastAsia="zh-CN"/>
        </w:rPr>
        <w:t>”</w:t>
      </w:r>
      <w:r w:rsidR="00E64C4E">
        <w:rPr>
          <w:lang w:eastAsia="zh-CN"/>
        </w:rPr>
        <w:t>Further consideration on CoMP CSI test</w:t>
      </w:r>
      <w:r w:rsidRPr="00E30B04">
        <w:rPr>
          <w:lang w:eastAsia="zh-CN"/>
        </w:rPr>
        <w:t>”</w:t>
      </w:r>
      <w:r w:rsidRPr="00E30B04">
        <w:rPr>
          <w:rFonts w:hint="eastAsia"/>
          <w:lang w:eastAsia="zh-CN"/>
        </w:rPr>
        <w:t>, Huawei, HiSilicon</w:t>
      </w:r>
    </w:p>
    <w:sectPr w:rsidR="0093195A" w:rsidSect="00D86B37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B00" w:rsidRDefault="003A1B00">
      <w:r>
        <w:separator/>
      </w:r>
    </w:p>
  </w:endnote>
  <w:endnote w:type="continuationSeparator" w:id="0">
    <w:p w:rsidR="003A1B00" w:rsidRDefault="003A1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F2F" w:rsidRDefault="00185D7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64F2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64F2F" w:rsidRDefault="00264F2F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F2F" w:rsidRDefault="00185D74" w:rsidP="00450D3B">
    <w:pPr>
      <w:pStyle w:val="Footer"/>
      <w:ind w:right="360"/>
    </w:pPr>
    <w:r>
      <w:rPr>
        <w:rStyle w:val="PageNumber"/>
      </w:rPr>
      <w:fldChar w:fldCharType="begin"/>
    </w:r>
    <w:r w:rsidR="00264F2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D22FA">
      <w:rPr>
        <w:rStyle w:val="PageNumber"/>
      </w:rPr>
      <w:t>12</w:t>
    </w:r>
    <w:r>
      <w:rPr>
        <w:rStyle w:val="PageNumber"/>
      </w:rPr>
      <w:fldChar w:fldCharType="end"/>
    </w:r>
    <w:r w:rsidR="00264F2F">
      <w:rPr>
        <w:rStyle w:val="PageNumber"/>
      </w:rPr>
      <w:t>/</w:t>
    </w:r>
    <w:r>
      <w:rPr>
        <w:rStyle w:val="PageNumber"/>
      </w:rPr>
      <w:fldChar w:fldCharType="begin"/>
    </w:r>
    <w:r w:rsidR="00264F2F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D22FA">
      <w:rPr>
        <w:rStyle w:val="PageNumber"/>
      </w:rPr>
      <w:t>12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B00" w:rsidRDefault="003A1B00">
      <w:r>
        <w:separator/>
      </w:r>
    </w:p>
  </w:footnote>
  <w:footnote w:type="continuationSeparator" w:id="0">
    <w:p w:rsidR="003A1B00" w:rsidRDefault="003A1B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F2F" w:rsidRDefault="00264F2F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A174E2A"/>
    <w:multiLevelType w:val="hybridMultilevel"/>
    <w:tmpl w:val="B5400BEA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">
    <w:nsid w:val="0F752E1E"/>
    <w:multiLevelType w:val="hybridMultilevel"/>
    <w:tmpl w:val="5F7A650A"/>
    <w:lvl w:ilvl="0" w:tplc="04090005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">
    <w:nsid w:val="14D96B8C"/>
    <w:multiLevelType w:val="hybridMultilevel"/>
    <w:tmpl w:val="428A01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74C19"/>
    <w:multiLevelType w:val="multilevel"/>
    <w:tmpl w:val="D5FCD88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588" w:hanging="58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FDE3EBC"/>
    <w:multiLevelType w:val="hybridMultilevel"/>
    <w:tmpl w:val="6CBE18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294469B"/>
    <w:multiLevelType w:val="hybridMultilevel"/>
    <w:tmpl w:val="8F7AC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A63BA8"/>
    <w:multiLevelType w:val="hybridMultilevel"/>
    <w:tmpl w:val="AE069B10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ED474A6">
      <w:start w:val="112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imSun" w:hAnsi="SimSun" w:hint="default"/>
      </w:rPr>
    </w:lvl>
    <w:lvl w:ilvl="2" w:tplc="A59A8C2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62AAB1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SimSun" w:hAnsi="SimSun" w:hint="default"/>
      </w:rPr>
    </w:lvl>
    <w:lvl w:ilvl="4" w:tplc="CBB430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SimSun" w:hAnsi="SimSun" w:hint="default"/>
      </w:rPr>
    </w:lvl>
    <w:lvl w:ilvl="5" w:tplc="C9F660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SimSun" w:hAnsi="SimSun" w:hint="default"/>
      </w:rPr>
    </w:lvl>
    <w:lvl w:ilvl="6" w:tplc="4C002D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SimSun" w:hAnsi="SimSun" w:hint="default"/>
      </w:rPr>
    </w:lvl>
    <w:lvl w:ilvl="7" w:tplc="E0C211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SimSun" w:hAnsi="SimSun" w:hint="default"/>
      </w:rPr>
    </w:lvl>
    <w:lvl w:ilvl="8" w:tplc="554A89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SimSun" w:hAnsi="SimSun" w:hint="default"/>
      </w:rPr>
    </w:lvl>
  </w:abstractNum>
  <w:abstractNum w:abstractNumId="8">
    <w:nsid w:val="2CB97F20"/>
    <w:multiLevelType w:val="hybridMultilevel"/>
    <w:tmpl w:val="A81CC1A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EE3669A"/>
    <w:multiLevelType w:val="hybridMultilevel"/>
    <w:tmpl w:val="C70E0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803C9A"/>
    <w:multiLevelType w:val="hybridMultilevel"/>
    <w:tmpl w:val="623E67E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1C64867"/>
    <w:multiLevelType w:val="hybridMultilevel"/>
    <w:tmpl w:val="F3C0AD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96774"/>
    <w:multiLevelType w:val="hybridMultilevel"/>
    <w:tmpl w:val="56C2C8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E8C3FC9"/>
    <w:multiLevelType w:val="hybridMultilevel"/>
    <w:tmpl w:val="48624DC8"/>
    <w:lvl w:ilvl="0" w:tplc="4D8EB75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40D1500A"/>
    <w:multiLevelType w:val="hybridMultilevel"/>
    <w:tmpl w:val="1248C8B0"/>
    <w:lvl w:ilvl="0" w:tplc="C132322A">
      <w:start w:val="2"/>
      <w:numFmt w:val="bullet"/>
      <w:lvlText w:val="-"/>
      <w:lvlJc w:val="left"/>
      <w:pPr>
        <w:ind w:left="136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6">
    <w:nsid w:val="43653AEF"/>
    <w:multiLevelType w:val="hybridMultilevel"/>
    <w:tmpl w:val="C54EC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1828FAAE">
      <w:start w:val="1"/>
      <w:numFmt w:val="bullet"/>
      <w:lvlText w:val="-"/>
      <w:lvlJc w:val="left"/>
      <w:pPr>
        <w:ind w:left="2880" w:hanging="360"/>
      </w:pPr>
      <w:rPr>
        <w:rFonts w:ascii="SimSun" w:hAnsi="SimSu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8B796A"/>
    <w:multiLevelType w:val="hybridMultilevel"/>
    <w:tmpl w:val="40823F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C55FC7"/>
    <w:multiLevelType w:val="hybridMultilevel"/>
    <w:tmpl w:val="23E69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DB4815"/>
    <w:multiLevelType w:val="hybridMultilevel"/>
    <w:tmpl w:val="80222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4131EC"/>
    <w:multiLevelType w:val="hybridMultilevel"/>
    <w:tmpl w:val="B090072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580E53DC"/>
    <w:multiLevelType w:val="hybridMultilevel"/>
    <w:tmpl w:val="E3E693B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AE423C1"/>
    <w:multiLevelType w:val="hybridMultilevel"/>
    <w:tmpl w:val="DBEED5C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B4F244A"/>
    <w:multiLevelType w:val="hybridMultilevel"/>
    <w:tmpl w:val="A7503C74"/>
    <w:lvl w:ilvl="0" w:tplc="0E1A42C4">
      <w:start w:val="2"/>
      <w:numFmt w:val="bullet"/>
      <w:lvlText w:val="-"/>
      <w:lvlJc w:val="left"/>
      <w:pPr>
        <w:ind w:left="10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4">
    <w:nsid w:val="5DAC5D7A"/>
    <w:multiLevelType w:val="hybridMultilevel"/>
    <w:tmpl w:val="F524FDD4"/>
    <w:lvl w:ilvl="0" w:tplc="63BC81D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15C5C50"/>
    <w:multiLevelType w:val="hybridMultilevel"/>
    <w:tmpl w:val="7576CE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827C90"/>
    <w:multiLevelType w:val="hybridMultilevel"/>
    <w:tmpl w:val="6E04FD8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>
    <w:nsid w:val="680977CA"/>
    <w:multiLevelType w:val="hybridMultilevel"/>
    <w:tmpl w:val="BF42F91E"/>
    <w:lvl w:ilvl="0" w:tplc="0409000B">
      <w:start w:val="1"/>
      <w:numFmt w:val="bullet"/>
      <w:lvlText w:val=""/>
      <w:lvlJc w:val="left"/>
      <w:pPr>
        <w:ind w:left="51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3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5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2" w:hanging="420"/>
      </w:pPr>
      <w:rPr>
        <w:rFonts w:ascii="Wingdings" w:hAnsi="Wingdings" w:hint="default"/>
      </w:rPr>
    </w:lvl>
  </w:abstractNum>
  <w:abstractNum w:abstractNumId="28">
    <w:nsid w:val="696E64C0"/>
    <w:multiLevelType w:val="hybridMultilevel"/>
    <w:tmpl w:val="DB2E16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B2A690E"/>
    <w:multiLevelType w:val="hybridMultilevel"/>
    <w:tmpl w:val="3D9627F2"/>
    <w:lvl w:ilvl="0" w:tplc="04090005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0">
    <w:nsid w:val="73177EB4"/>
    <w:multiLevelType w:val="hybridMultilevel"/>
    <w:tmpl w:val="8648E500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1">
    <w:nsid w:val="75D07330"/>
    <w:multiLevelType w:val="hybridMultilevel"/>
    <w:tmpl w:val="73A8665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72661F"/>
    <w:multiLevelType w:val="hybridMultilevel"/>
    <w:tmpl w:val="ECD8D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6C01C1"/>
    <w:multiLevelType w:val="hybridMultilevel"/>
    <w:tmpl w:val="0BB09BEA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4"/>
  </w:num>
  <w:num w:numId="5">
    <w:abstractNumId w:val="5"/>
  </w:num>
  <w:num w:numId="6">
    <w:abstractNumId w:val="13"/>
  </w:num>
  <w:num w:numId="7">
    <w:abstractNumId w:val="7"/>
  </w:num>
  <w:num w:numId="8">
    <w:abstractNumId w:val="30"/>
  </w:num>
  <w:num w:numId="9">
    <w:abstractNumId w:val="20"/>
  </w:num>
  <w:num w:numId="10">
    <w:abstractNumId w:val="28"/>
  </w:num>
  <w:num w:numId="11">
    <w:abstractNumId w:val="14"/>
  </w:num>
  <w:num w:numId="12">
    <w:abstractNumId w:val="24"/>
  </w:num>
  <w:num w:numId="13">
    <w:abstractNumId w:val="21"/>
  </w:num>
  <w:num w:numId="14">
    <w:abstractNumId w:val="31"/>
  </w:num>
  <w:num w:numId="15">
    <w:abstractNumId w:val="11"/>
  </w:num>
  <w:num w:numId="16">
    <w:abstractNumId w:val="33"/>
  </w:num>
  <w:num w:numId="17">
    <w:abstractNumId w:val="25"/>
  </w:num>
  <w:num w:numId="18">
    <w:abstractNumId w:val="22"/>
  </w:num>
  <w:num w:numId="19">
    <w:abstractNumId w:val="18"/>
  </w:num>
  <w:num w:numId="20">
    <w:abstractNumId w:val="26"/>
  </w:num>
  <w:num w:numId="21">
    <w:abstractNumId w:val="29"/>
  </w:num>
  <w:num w:numId="22">
    <w:abstractNumId w:val="2"/>
  </w:num>
  <w:num w:numId="23">
    <w:abstractNumId w:val="8"/>
  </w:num>
  <w:num w:numId="24">
    <w:abstractNumId w:val="23"/>
  </w:num>
  <w:num w:numId="25">
    <w:abstractNumId w:val="15"/>
  </w:num>
  <w:num w:numId="26">
    <w:abstractNumId w:val="6"/>
  </w:num>
  <w:num w:numId="27">
    <w:abstractNumId w:val="19"/>
  </w:num>
  <w:num w:numId="28">
    <w:abstractNumId w:val="16"/>
  </w:num>
  <w:num w:numId="29">
    <w:abstractNumId w:val="10"/>
  </w:num>
  <w:num w:numId="30">
    <w:abstractNumId w:val="12"/>
  </w:num>
  <w:num w:numId="31">
    <w:abstractNumId w:val="1"/>
  </w:num>
  <w:num w:numId="32">
    <w:abstractNumId w:val="32"/>
  </w:num>
  <w:num w:numId="33">
    <w:abstractNumId w:val="17"/>
  </w:num>
  <w:num w:numId="34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4CA"/>
    <w:rsid w:val="00000515"/>
    <w:rsid w:val="00000ECA"/>
    <w:rsid w:val="00001FC3"/>
    <w:rsid w:val="00002375"/>
    <w:rsid w:val="00002CB1"/>
    <w:rsid w:val="00003131"/>
    <w:rsid w:val="00003697"/>
    <w:rsid w:val="000037FB"/>
    <w:rsid w:val="000044F2"/>
    <w:rsid w:val="00004885"/>
    <w:rsid w:val="00004B7D"/>
    <w:rsid w:val="00004D8C"/>
    <w:rsid w:val="00004DCB"/>
    <w:rsid w:val="000051F0"/>
    <w:rsid w:val="0000553B"/>
    <w:rsid w:val="00006780"/>
    <w:rsid w:val="00006C7A"/>
    <w:rsid w:val="0000792C"/>
    <w:rsid w:val="000101EF"/>
    <w:rsid w:val="00010E97"/>
    <w:rsid w:val="00010F37"/>
    <w:rsid w:val="00010FD1"/>
    <w:rsid w:val="00011845"/>
    <w:rsid w:val="00011A3C"/>
    <w:rsid w:val="0001222A"/>
    <w:rsid w:val="00012438"/>
    <w:rsid w:val="000124D1"/>
    <w:rsid w:val="00012A6F"/>
    <w:rsid w:val="00012F89"/>
    <w:rsid w:val="0001321B"/>
    <w:rsid w:val="00013473"/>
    <w:rsid w:val="00013B63"/>
    <w:rsid w:val="000141F0"/>
    <w:rsid w:val="00015BCB"/>
    <w:rsid w:val="000162B2"/>
    <w:rsid w:val="00016DCE"/>
    <w:rsid w:val="00017309"/>
    <w:rsid w:val="000205C1"/>
    <w:rsid w:val="00020D61"/>
    <w:rsid w:val="0002130A"/>
    <w:rsid w:val="00021C67"/>
    <w:rsid w:val="00021DEC"/>
    <w:rsid w:val="00022124"/>
    <w:rsid w:val="000222F7"/>
    <w:rsid w:val="00023324"/>
    <w:rsid w:val="00023C29"/>
    <w:rsid w:val="00024A74"/>
    <w:rsid w:val="00024E37"/>
    <w:rsid w:val="0002506A"/>
    <w:rsid w:val="000255A1"/>
    <w:rsid w:val="000258DD"/>
    <w:rsid w:val="0002591B"/>
    <w:rsid w:val="000266AE"/>
    <w:rsid w:val="00026905"/>
    <w:rsid w:val="00026977"/>
    <w:rsid w:val="00026A95"/>
    <w:rsid w:val="00026EF9"/>
    <w:rsid w:val="00027333"/>
    <w:rsid w:val="0002794C"/>
    <w:rsid w:val="000300FE"/>
    <w:rsid w:val="00030F74"/>
    <w:rsid w:val="00031EDD"/>
    <w:rsid w:val="000321DC"/>
    <w:rsid w:val="00032D11"/>
    <w:rsid w:val="00034953"/>
    <w:rsid w:val="000349B7"/>
    <w:rsid w:val="0003540B"/>
    <w:rsid w:val="00035922"/>
    <w:rsid w:val="00035BE1"/>
    <w:rsid w:val="00036C45"/>
    <w:rsid w:val="00036E9B"/>
    <w:rsid w:val="00036FA7"/>
    <w:rsid w:val="000370F2"/>
    <w:rsid w:val="00037586"/>
    <w:rsid w:val="0003777F"/>
    <w:rsid w:val="000377E3"/>
    <w:rsid w:val="000378EB"/>
    <w:rsid w:val="00037A21"/>
    <w:rsid w:val="00040063"/>
    <w:rsid w:val="000404F2"/>
    <w:rsid w:val="000413B8"/>
    <w:rsid w:val="0004182E"/>
    <w:rsid w:val="000418C8"/>
    <w:rsid w:val="00041944"/>
    <w:rsid w:val="00042619"/>
    <w:rsid w:val="000429E2"/>
    <w:rsid w:val="00042BFC"/>
    <w:rsid w:val="000430CF"/>
    <w:rsid w:val="00043703"/>
    <w:rsid w:val="00043F41"/>
    <w:rsid w:val="00043F69"/>
    <w:rsid w:val="00044225"/>
    <w:rsid w:val="00044576"/>
    <w:rsid w:val="00044FC4"/>
    <w:rsid w:val="000451E5"/>
    <w:rsid w:val="000453F6"/>
    <w:rsid w:val="00046CD6"/>
    <w:rsid w:val="00046CE4"/>
    <w:rsid w:val="00046F9A"/>
    <w:rsid w:val="000472F3"/>
    <w:rsid w:val="000477BB"/>
    <w:rsid w:val="00047A82"/>
    <w:rsid w:val="00050250"/>
    <w:rsid w:val="0005055B"/>
    <w:rsid w:val="000505E0"/>
    <w:rsid w:val="00051135"/>
    <w:rsid w:val="00051830"/>
    <w:rsid w:val="00051F0B"/>
    <w:rsid w:val="0005201C"/>
    <w:rsid w:val="00052026"/>
    <w:rsid w:val="0005291A"/>
    <w:rsid w:val="00052AE3"/>
    <w:rsid w:val="000531A8"/>
    <w:rsid w:val="00053422"/>
    <w:rsid w:val="000536F2"/>
    <w:rsid w:val="00053849"/>
    <w:rsid w:val="00053A47"/>
    <w:rsid w:val="0005456E"/>
    <w:rsid w:val="00054ACE"/>
    <w:rsid w:val="00054DAB"/>
    <w:rsid w:val="00055045"/>
    <w:rsid w:val="0005504C"/>
    <w:rsid w:val="00055205"/>
    <w:rsid w:val="000556C2"/>
    <w:rsid w:val="00055873"/>
    <w:rsid w:val="00055B8E"/>
    <w:rsid w:val="00055C3D"/>
    <w:rsid w:val="0005602E"/>
    <w:rsid w:val="00056057"/>
    <w:rsid w:val="000562A7"/>
    <w:rsid w:val="000572A7"/>
    <w:rsid w:val="00057DF9"/>
    <w:rsid w:val="00057F68"/>
    <w:rsid w:val="00057F6C"/>
    <w:rsid w:val="00060586"/>
    <w:rsid w:val="00060FDB"/>
    <w:rsid w:val="000612C5"/>
    <w:rsid w:val="0006180E"/>
    <w:rsid w:val="000621A9"/>
    <w:rsid w:val="0006263A"/>
    <w:rsid w:val="00063485"/>
    <w:rsid w:val="00063F57"/>
    <w:rsid w:val="0006480B"/>
    <w:rsid w:val="00064A2B"/>
    <w:rsid w:val="0006549C"/>
    <w:rsid w:val="000658C0"/>
    <w:rsid w:val="00065D64"/>
    <w:rsid w:val="000667D1"/>
    <w:rsid w:val="00067087"/>
    <w:rsid w:val="0006739D"/>
    <w:rsid w:val="0006777C"/>
    <w:rsid w:val="00067B47"/>
    <w:rsid w:val="00067FE2"/>
    <w:rsid w:val="0007118F"/>
    <w:rsid w:val="000716FB"/>
    <w:rsid w:val="00071DFD"/>
    <w:rsid w:val="00072E75"/>
    <w:rsid w:val="00072EFA"/>
    <w:rsid w:val="00073178"/>
    <w:rsid w:val="00073785"/>
    <w:rsid w:val="00074375"/>
    <w:rsid w:val="000743A0"/>
    <w:rsid w:val="000743B7"/>
    <w:rsid w:val="00074BF5"/>
    <w:rsid w:val="00075208"/>
    <w:rsid w:val="000752CD"/>
    <w:rsid w:val="0007543F"/>
    <w:rsid w:val="00075680"/>
    <w:rsid w:val="00075876"/>
    <w:rsid w:val="00075999"/>
    <w:rsid w:val="000805B2"/>
    <w:rsid w:val="000808B8"/>
    <w:rsid w:val="00080D74"/>
    <w:rsid w:val="000812AD"/>
    <w:rsid w:val="000812F0"/>
    <w:rsid w:val="000818C0"/>
    <w:rsid w:val="00081E46"/>
    <w:rsid w:val="00082470"/>
    <w:rsid w:val="000826FF"/>
    <w:rsid w:val="00082A49"/>
    <w:rsid w:val="00082AA9"/>
    <w:rsid w:val="00083008"/>
    <w:rsid w:val="00083322"/>
    <w:rsid w:val="00084255"/>
    <w:rsid w:val="0008454D"/>
    <w:rsid w:val="00084BCB"/>
    <w:rsid w:val="00084F08"/>
    <w:rsid w:val="00085239"/>
    <w:rsid w:val="000862BA"/>
    <w:rsid w:val="000862F6"/>
    <w:rsid w:val="00086B50"/>
    <w:rsid w:val="00086C4D"/>
    <w:rsid w:val="00086CC0"/>
    <w:rsid w:val="0008760B"/>
    <w:rsid w:val="00087E29"/>
    <w:rsid w:val="00090573"/>
    <w:rsid w:val="00090A00"/>
    <w:rsid w:val="00090BEB"/>
    <w:rsid w:val="000921E3"/>
    <w:rsid w:val="000922B4"/>
    <w:rsid w:val="000931C3"/>
    <w:rsid w:val="00093473"/>
    <w:rsid w:val="00093FA7"/>
    <w:rsid w:val="0009437A"/>
    <w:rsid w:val="000947B7"/>
    <w:rsid w:val="00094C16"/>
    <w:rsid w:val="0009543D"/>
    <w:rsid w:val="00095671"/>
    <w:rsid w:val="00095920"/>
    <w:rsid w:val="00095EE8"/>
    <w:rsid w:val="00095F53"/>
    <w:rsid w:val="0009653B"/>
    <w:rsid w:val="000968D8"/>
    <w:rsid w:val="00096B61"/>
    <w:rsid w:val="0009709B"/>
    <w:rsid w:val="0009724D"/>
    <w:rsid w:val="000973D1"/>
    <w:rsid w:val="000974EF"/>
    <w:rsid w:val="000979F0"/>
    <w:rsid w:val="00097AE8"/>
    <w:rsid w:val="00097C42"/>
    <w:rsid w:val="000A02DC"/>
    <w:rsid w:val="000A09C0"/>
    <w:rsid w:val="000A0CA1"/>
    <w:rsid w:val="000A0E99"/>
    <w:rsid w:val="000A11F5"/>
    <w:rsid w:val="000A1686"/>
    <w:rsid w:val="000A1AD3"/>
    <w:rsid w:val="000A1D49"/>
    <w:rsid w:val="000A1FDF"/>
    <w:rsid w:val="000A2C14"/>
    <w:rsid w:val="000A2D70"/>
    <w:rsid w:val="000A3ACB"/>
    <w:rsid w:val="000A49DE"/>
    <w:rsid w:val="000A4B74"/>
    <w:rsid w:val="000A4BF9"/>
    <w:rsid w:val="000A5182"/>
    <w:rsid w:val="000A54DF"/>
    <w:rsid w:val="000A599F"/>
    <w:rsid w:val="000A61CB"/>
    <w:rsid w:val="000A6788"/>
    <w:rsid w:val="000A6AC6"/>
    <w:rsid w:val="000A6CFE"/>
    <w:rsid w:val="000A7C88"/>
    <w:rsid w:val="000B02C2"/>
    <w:rsid w:val="000B081C"/>
    <w:rsid w:val="000B10AB"/>
    <w:rsid w:val="000B1864"/>
    <w:rsid w:val="000B1CD3"/>
    <w:rsid w:val="000B256B"/>
    <w:rsid w:val="000B2C7B"/>
    <w:rsid w:val="000B32D4"/>
    <w:rsid w:val="000B38DA"/>
    <w:rsid w:val="000B3C63"/>
    <w:rsid w:val="000B3F37"/>
    <w:rsid w:val="000B49D7"/>
    <w:rsid w:val="000B527B"/>
    <w:rsid w:val="000B546F"/>
    <w:rsid w:val="000B65BE"/>
    <w:rsid w:val="000B66DB"/>
    <w:rsid w:val="000B6BDF"/>
    <w:rsid w:val="000B71B6"/>
    <w:rsid w:val="000B7D5E"/>
    <w:rsid w:val="000B7E23"/>
    <w:rsid w:val="000C0308"/>
    <w:rsid w:val="000C133A"/>
    <w:rsid w:val="000C1AEC"/>
    <w:rsid w:val="000C1DBD"/>
    <w:rsid w:val="000C2250"/>
    <w:rsid w:val="000C25A2"/>
    <w:rsid w:val="000C279F"/>
    <w:rsid w:val="000C2DE1"/>
    <w:rsid w:val="000C2EBC"/>
    <w:rsid w:val="000C393F"/>
    <w:rsid w:val="000C434B"/>
    <w:rsid w:val="000C47E5"/>
    <w:rsid w:val="000C4C76"/>
    <w:rsid w:val="000C5759"/>
    <w:rsid w:val="000C57F0"/>
    <w:rsid w:val="000C5E7D"/>
    <w:rsid w:val="000C5F42"/>
    <w:rsid w:val="000C673C"/>
    <w:rsid w:val="000C69F8"/>
    <w:rsid w:val="000C71D9"/>
    <w:rsid w:val="000C72F6"/>
    <w:rsid w:val="000C741C"/>
    <w:rsid w:val="000C7F09"/>
    <w:rsid w:val="000D037E"/>
    <w:rsid w:val="000D0A0F"/>
    <w:rsid w:val="000D0AB8"/>
    <w:rsid w:val="000D0BCC"/>
    <w:rsid w:val="000D0F9A"/>
    <w:rsid w:val="000D148D"/>
    <w:rsid w:val="000D14EB"/>
    <w:rsid w:val="000D1610"/>
    <w:rsid w:val="000D206C"/>
    <w:rsid w:val="000D2AE0"/>
    <w:rsid w:val="000D2D93"/>
    <w:rsid w:val="000D362A"/>
    <w:rsid w:val="000D37FA"/>
    <w:rsid w:val="000D3D3C"/>
    <w:rsid w:val="000D4324"/>
    <w:rsid w:val="000D46EE"/>
    <w:rsid w:val="000D4DE6"/>
    <w:rsid w:val="000D55EA"/>
    <w:rsid w:val="000D59D6"/>
    <w:rsid w:val="000D5AB0"/>
    <w:rsid w:val="000D5AD1"/>
    <w:rsid w:val="000D5E4D"/>
    <w:rsid w:val="000D6E96"/>
    <w:rsid w:val="000D7268"/>
    <w:rsid w:val="000D7783"/>
    <w:rsid w:val="000E011D"/>
    <w:rsid w:val="000E0292"/>
    <w:rsid w:val="000E14B0"/>
    <w:rsid w:val="000E14B9"/>
    <w:rsid w:val="000E15EB"/>
    <w:rsid w:val="000E182B"/>
    <w:rsid w:val="000E1838"/>
    <w:rsid w:val="000E187A"/>
    <w:rsid w:val="000E1E8E"/>
    <w:rsid w:val="000E261A"/>
    <w:rsid w:val="000E279B"/>
    <w:rsid w:val="000E3075"/>
    <w:rsid w:val="000E3358"/>
    <w:rsid w:val="000E3713"/>
    <w:rsid w:val="000E38ED"/>
    <w:rsid w:val="000E393E"/>
    <w:rsid w:val="000E3DC1"/>
    <w:rsid w:val="000E3F84"/>
    <w:rsid w:val="000E4AEC"/>
    <w:rsid w:val="000E4B04"/>
    <w:rsid w:val="000E4C9B"/>
    <w:rsid w:val="000E4D01"/>
    <w:rsid w:val="000E5830"/>
    <w:rsid w:val="000E5C4E"/>
    <w:rsid w:val="000E5EE2"/>
    <w:rsid w:val="000E65A7"/>
    <w:rsid w:val="000E6635"/>
    <w:rsid w:val="000E6F62"/>
    <w:rsid w:val="000E7170"/>
    <w:rsid w:val="000E7A36"/>
    <w:rsid w:val="000E7F51"/>
    <w:rsid w:val="000F00D8"/>
    <w:rsid w:val="000F095B"/>
    <w:rsid w:val="000F13C4"/>
    <w:rsid w:val="000F13D7"/>
    <w:rsid w:val="000F17E4"/>
    <w:rsid w:val="000F1CF3"/>
    <w:rsid w:val="000F20CD"/>
    <w:rsid w:val="000F26A0"/>
    <w:rsid w:val="000F2965"/>
    <w:rsid w:val="000F2B22"/>
    <w:rsid w:val="000F3184"/>
    <w:rsid w:val="000F34C7"/>
    <w:rsid w:val="000F3B40"/>
    <w:rsid w:val="000F413B"/>
    <w:rsid w:val="000F41EE"/>
    <w:rsid w:val="000F42EA"/>
    <w:rsid w:val="000F4B93"/>
    <w:rsid w:val="000F4CAF"/>
    <w:rsid w:val="000F4F44"/>
    <w:rsid w:val="000F53CB"/>
    <w:rsid w:val="000F6881"/>
    <w:rsid w:val="000F6C32"/>
    <w:rsid w:val="000F7520"/>
    <w:rsid w:val="00100097"/>
    <w:rsid w:val="001000E9"/>
    <w:rsid w:val="00100169"/>
    <w:rsid w:val="0010067A"/>
    <w:rsid w:val="00100882"/>
    <w:rsid w:val="00101489"/>
    <w:rsid w:val="00101A0E"/>
    <w:rsid w:val="00101ACE"/>
    <w:rsid w:val="00102147"/>
    <w:rsid w:val="00102E34"/>
    <w:rsid w:val="0010303C"/>
    <w:rsid w:val="00103658"/>
    <w:rsid w:val="0010366C"/>
    <w:rsid w:val="00104058"/>
    <w:rsid w:val="0010405D"/>
    <w:rsid w:val="00104228"/>
    <w:rsid w:val="001045E5"/>
    <w:rsid w:val="00104A80"/>
    <w:rsid w:val="001050B7"/>
    <w:rsid w:val="0010521E"/>
    <w:rsid w:val="0010568A"/>
    <w:rsid w:val="00105820"/>
    <w:rsid w:val="00105CEE"/>
    <w:rsid w:val="0010660E"/>
    <w:rsid w:val="00106A95"/>
    <w:rsid w:val="00106CC3"/>
    <w:rsid w:val="00106E7E"/>
    <w:rsid w:val="00110230"/>
    <w:rsid w:val="001113EC"/>
    <w:rsid w:val="001115C0"/>
    <w:rsid w:val="001115F4"/>
    <w:rsid w:val="00111AD9"/>
    <w:rsid w:val="00112092"/>
    <w:rsid w:val="00112B8F"/>
    <w:rsid w:val="001134DA"/>
    <w:rsid w:val="00113568"/>
    <w:rsid w:val="0011372B"/>
    <w:rsid w:val="00113860"/>
    <w:rsid w:val="00113D8F"/>
    <w:rsid w:val="001140FA"/>
    <w:rsid w:val="0011411E"/>
    <w:rsid w:val="001141CF"/>
    <w:rsid w:val="00114379"/>
    <w:rsid w:val="001146A3"/>
    <w:rsid w:val="001146C6"/>
    <w:rsid w:val="001147B8"/>
    <w:rsid w:val="00114949"/>
    <w:rsid w:val="00114D98"/>
    <w:rsid w:val="00114E61"/>
    <w:rsid w:val="00114EA7"/>
    <w:rsid w:val="0011536C"/>
    <w:rsid w:val="0011539F"/>
    <w:rsid w:val="00115716"/>
    <w:rsid w:val="0011584C"/>
    <w:rsid w:val="00116595"/>
    <w:rsid w:val="00117957"/>
    <w:rsid w:val="001202E1"/>
    <w:rsid w:val="001203DB"/>
    <w:rsid w:val="0012079F"/>
    <w:rsid w:val="001207F3"/>
    <w:rsid w:val="0012150E"/>
    <w:rsid w:val="00121695"/>
    <w:rsid w:val="00121838"/>
    <w:rsid w:val="00121919"/>
    <w:rsid w:val="00122842"/>
    <w:rsid w:val="0012345C"/>
    <w:rsid w:val="00123975"/>
    <w:rsid w:val="00123C5D"/>
    <w:rsid w:val="00123DED"/>
    <w:rsid w:val="0012467D"/>
    <w:rsid w:val="001246EC"/>
    <w:rsid w:val="001249D7"/>
    <w:rsid w:val="00124E10"/>
    <w:rsid w:val="00125078"/>
    <w:rsid w:val="001252FE"/>
    <w:rsid w:val="00125629"/>
    <w:rsid w:val="001256EA"/>
    <w:rsid w:val="00125767"/>
    <w:rsid w:val="00127152"/>
    <w:rsid w:val="0012738A"/>
    <w:rsid w:val="001274AC"/>
    <w:rsid w:val="001274BF"/>
    <w:rsid w:val="001275E6"/>
    <w:rsid w:val="00127DDF"/>
    <w:rsid w:val="00127DE2"/>
    <w:rsid w:val="00127EE4"/>
    <w:rsid w:val="00127F28"/>
    <w:rsid w:val="00130714"/>
    <w:rsid w:val="00130953"/>
    <w:rsid w:val="00130D59"/>
    <w:rsid w:val="00131393"/>
    <w:rsid w:val="00131683"/>
    <w:rsid w:val="00131AC6"/>
    <w:rsid w:val="001321CE"/>
    <w:rsid w:val="001322B0"/>
    <w:rsid w:val="001322E8"/>
    <w:rsid w:val="00132767"/>
    <w:rsid w:val="00132917"/>
    <w:rsid w:val="0013334C"/>
    <w:rsid w:val="00133A83"/>
    <w:rsid w:val="00133EBD"/>
    <w:rsid w:val="00135015"/>
    <w:rsid w:val="00135095"/>
    <w:rsid w:val="00135829"/>
    <w:rsid w:val="001358A7"/>
    <w:rsid w:val="001358F4"/>
    <w:rsid w:val="0013612A"/>
    <w:rsid w:val="00136998"/>
    <w:rsid w:val="00136AAD"/>
    <w:rsid w:val="00136EDD"/>
    <w:rsid w:val="0013716F"/>
    <w:rsid w:val="00137280"/>
    <w:rsid w:val="00137288"/>
    <w:rsid w:val="00137480"/>
    <w:rsid w:val="001376F7"/>
    <w:rsid w:val="00140608"/>
    <w:rsid w:val="0014073C"/>
    <w:rsid w:val="00140762"/>
    <w:rsid w:val="00140E5E"/>
    <w:rsid w:val="00140F71"/>
    <w:rsid w:val="0014107B"/>
    <w:rsid w:val="001410F1"/>
    <w:rsid w:val="001418FE"/>
    <w:rsid w:val="00141E46"/>
    <w:rsid w:val="0014206B"/>
    <w:rsid w:val="00142093"/>
    <w:rsid w:val="001421F4"/>
    <w:rsid w:val="0014222D"/>
    <w:rsid w:val="00142BFC"/>
    <w:rsid w:val="00142E42"/>
    <w:rsid w:val="00143561"/>
    <w:rsid w:val="0014371C"/>
    <w:rsid w:val="00143BD5"/>
    <w:rsid w:val="00143FFE"/>
    <w:rsid w:val="0014471E"/>
    <w:rsid w:val="0014487D"/>
    <w:rsid w:val="0014491B"/>
    <w:rsid w:val="00144A9C"/>
    <w:rsid w:val="00144B02"/>
    <w:rsid w:val="00144B3F"/>
    <w:rsid w:val="00144E04"/>
    <w:rsid w:val="00144FF1"/>
    <w:rsid w:val="0014508C"/>
    <w:rsid w:val="001454C4"/>
    <w:rsid w:val="001470EA"/>
    <w:rsid w:val="00147A55"/>
    <w:rsid w:val="00147C7A"/>
    <w:rsid w:val="00147D65"/>
    <w:rsid w:val="00147D91"/>
    <w:rsid w:val="00147DBF"/>
    <w:rsid w:val="00150082"/>
    <w:rsid w:val="001508E1"/>
    <w:rsid w:val="001510ED"/>
    <w:rsid w:val="00151805"/>
    <w:rsid w:val="00152066"/>
    <w:rsid w:val="00152147"/>
    <w:rsid w:val="00152A3B"/>
    <w:rsid w:val="00152D78"/>
    <w:rsid w:val="0015347E"/>
    <w:rsid w:val="00153A48"/>
    <w:rsid w:val="00153A6B"/>
    <w:rsid w:val="00153EEF"/>
    <w:rsid w:val="00153F29"/>
    <w:rsid w:val="001544AB"/>
    <w:rsid w:val="00156260"/>
    <w:rsid w:val="001564A6"/>
    <w:rsid w:val="001570D1"/>
    <w:rsid w:val="0016019C"/>
    <w:rsid w:val="00160674"/>
    <w:rsid w:val="00160786"/>
    <w:rsid w:val="0016100E"/>
    <w:rsid w:val="00162262"/>
    <w:rsid w:val="00162BD5"/>
    <w:rsid w:val="00162CF1"/>
    <w:rsid w:val="00162F82"/>
    <w:rsid w:val="001630E4"/>
    <w:rsid w:val="001639BC"/>
    <w:rsid w:val="00163AFC"/>
    <w:rsid w:val="00164084"/>
    <w:rsid w:val="00164646"/>
    <w:rsid w:val="001647FA"/>
    <w:rsid w:val="0016493C"/>
    <w:rsid w:val="0016506C"/>
    <w:rsid w:val="00165137"/>
    <w:rsid w:val="0016634F"/>
    <w:rsid w:val="001669F9"/>
    <w:rsid w:val="0016700E"/>
    <w:rsid w:val="0016764C"/>
    <w:rsid w:val="00170397"/>
    <w:rsid w:val="001706E4"/>
    <w:rsid w:val="001708D0"/>
    <w:rsid w:val="0017175F"/>
    <w:rsid w:val="00171BC2"/>
    <w:rsid w:val="00171D7E"/>
    <w:rsid w:val="00171F14"/>
    <w:rsid w:val="001723C5"/>
    <w:rsid w:val="001729E1"/>
    <w:rsid w:val="00172B61"/>
    <w:rsid w:val="00172C20"/>
    <w:rsid w:val="001738A5"/>
    <w:rsid w:val="00173A00"/>
    <w:rsid w:val="00173EA2"/>
    <w:rsid w:val="00174517"/>
    <w:rsid w:val="00174DDB"/>
    <w:rsid w:val="00174F50"/>
    <w:rsid w:val="001752EC"/>
    <w:rsid w:val="0017559C"/>
    <w:rsid w:val="00175B5A"/>
    <w:rsid w:val="00176414"/>
    <w:rsid w:val="00176FBE"/>
    <w:rsid w:val="0017714C"/>
    <w:rsid w:val="0017722E"/>
    <w:rsid w:val="0017728A"/>
    <w:rsid w:val="00177711"/>
    <w:rsid w:val="00177A0D"/>
    <w:rsid w:val="00177DFF"/>
    <w:rsid w:val="00177EBD"/>
    <w:rsid w:val="00180142"/>
    <w:rsid w:val="0018016C"/>
    <w:rsid w:val="00180E60"/>
    <w:rsid w:val="00181649"/>
    <w:rsid w:val="001817BA"/>
    <w:rsid w:val="00181B3A"/>
    <w:rsid w:val="00181B99"/>
    <w:rsid w:val="001820B2"/>
    <w:rsid w:val="001820D8"/>
    <w:rsid w:val="001821E9"/>
    <w:rsid w:val="00182B4F"/>
    <w:rsid w:val="001836DF"/>
    <w:rsid w:val="00183CC6"/>
    <w:rsid w:val="00183F11"/>
    <w:rsid w:val="001840F5"/>
    <w:rsid w:val="00184DAB"/>
    <w:rsid w:val="00184EA2"/>
    <w:rsid w:val="00184F51"/>
    <w:rsid w:val="00185257"/>
    <w:rsid w:val="00185D74"/>
    <w:rsid w:val="00185E59"/>
    <w:rsid w:val="00185EE8"/>
    <w:rsid w:val="00185F10"/>
    <w:rsid w:val="00186395"/>
    <w:rsid w:val="00186B4D"/>
    <w:rsid w:val="00187646"/>
    <w:rsid w:val="0018767B"/>
    <w:rsid w:val="00187D06"/>
    <w:rsid w:val="00190927"/>
    <w:rsid w:val="00190BD5"/>
    <w:rsid w:val="00190CF7"/>
    <w:rsid w:val="00191727"/>
    <w:rsid w:val="00191EBF"/>
    <w:rsid w:val="001925E5"/>
    <w:rsid w:val="0019275E"/>
    <w:rsid w:val="00192D6D"/>
    <w:rsid w:val="00193987"/>
    <w:rsid w:val="001947A0"/>
    <w:rsid w:val="00194CFD"/>
    <w:rsid w:val="0019573B"/>
    <w:rsid w:val="0019592C"/>
    <w:rsid w:val="00195B20"/>
    <w:rsid w:val="00196085"/>
    <w:rsid w:val="00196B6B"/>
    <w:rsid w:val="00196B90"/>
    <w:rsid w:val="00196C51"/>
    <w:rsid w:val="00196FF4"/>
    <w:rsid w:val="0019734F"/>
    <w:rsid w:val="001A0303"/>
    <w:rsid w:val="001A0394"/>
    <w:rsid w:val="001A067A"/>
    <w:rsid w:val="001A0AD6"/>
    <w:rsid w:val="001A0C7A"/>
    <w:rsid w:val="001A10E7"/>
    <w:rsid w:val="001A138B"/>
    <w:rsid w:val="001A2939"/>
    <w:rsid w:val="001A2BA9"/>
    <w:rsid w:val="001A2FD5"/>
    <w:rsid w:val="001A3037"/>
    <w:rsid w:val="001A30FB"/>
    <w:rsid w:val="001A3516"/>
    <w:rsid w:val="001A36CF"/>
    <w:rsid w:val="001A3974"/>
    <w:rsid w:val="001A3D4F"/>
    <w:rsid w:val="001A3F0F"/>
    <w:rsid w:val="001A3FA5"/>
    <w:rsid w:val="001A4EDF"/>
    <w:rsid w:val="001A61A0"/>
    <w:rsid w:val="001A6992"/>
    <w:rsid w:val="001A6AFE"/>
    <w:rsid w:val="001A706D"/>
    <w:rsid w:val="001A71EB"/>
    <w:rsid w:val="001A72EE"/>
    <w:rsid w:val="001B00B2"/>
    <w:rsid w:val="001B0149"/>
    <w:rsid w:val="001B0251"/>
    <w:rsid w:val="001B027B"/>
    <w:rsid w:val="001B0E80"/>
    <w:rsid w:val="001B1377"/>
    <w:rsid w:val="001B1565"/>
    <w:rsid w:val="001B1B9A"/>
    <w:rsid w:val="001B27A3"/>
    <w:rsid w:val="001B2993"/>
    <w:rsid w:val="001B3754"/>
    <w:rsid w:val="001B4E21"/>
    <w:rsid w:val="001B505D"/>
    <w:rsid w:val="001B5084"/>
    <w:rsid w:val="001B5332"/>
    <w:rsid w:val="001B54E9"/>
    <w:rsid w:val="001B5739"/>
    <w:rsid w:val="001B5BF0"/>
    <w:rsid w:val="001B6B61"/>
    <w:rsid w:val="001B70CF"/>
    <w:rsid w:val="001B748B"/>
    <w:rsid w:val="001C0085"/>
    <w:rsid w:val="001C063F"/>
    <w:rsid w:val="001C0883"/>
    <w:rsid w:val="001C16A9"/>
    <w:rsid w:val="001C1E53"/>
    <w:rsid w:val="001C211D"/>
    <w:rsid w:val="001C2DC9"/>
    <w:rsid w:val="001C3474"/>
    <w:rsid w:val="001C3DC6"/>
    <w:rsid w:val="001C417D"/>
    <w:rsid w:val="001C4F5F"/>
    <w:rsid w:val="001C51A2"/>
    <w:rsid w:val="001C589B"/>
    <w:rsid w:val="001C58A6"/>
    <w:rsid w:val="001C5F88"/>
    <w:rsid w:val="001C619C"/>
    <w:rsid w:val="001C710E"/>
    <w:rsid w:val="001C7720"/>
    <w:rsid w:val="001C7B19"/>
    <w:rsid w:val="001C7CE9"/>
    <w:rsid w:val="001C7F47"/>
    <w:rsid w:val="001D006C"/>
    <w:rsid w:val="001D0578"/>
    <w:rsid w:val="001D0593"/>
    <w:rsid w:val="001D089F"/>
    <w:rsid w:val="001D1031"/>
    <w:rsid w:val="001D1258"/>
    <w:rsid w:val="001D139B"/>
    <w:rsid w:val="001D16B5"/>
    <w:rsid w:val="001D19F8"/>
    <w:rsid w:val="001D1CFF"/>
    <w:rsid w:val="001D2167"/>
    <w:rsid w:val="001D2B3C"/>
    <w:rsid w:val="001D2D24"/>
    <w:rsid w:val="001D2E6C"/>
    <w:rsid w:val="001D3B71"/>
    <w:rsid w:val="001D43C0"/>
    <w:rsid w:val="001D4969"/>
    <w:rsid w:val="001D4AF0"/>
    <w:rsid w:val="001D4F24"/>
    <w:rsid w:val="001D506F"/>
    <w:rsid w:val="001D57BC"/>
    <w:rsid w:val="001D5881"/>
    <w:rsid w:val="001D62CC"/>
    <w:rsid w:val="001D63EF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D3C"/>
    <w:rsid w:val="001E1DCB"/>
    <w:rsid w:val="001E220A"/>
    <w:rsid w:val="001E251E"/>
    <w:rsid w:val="001E266E"/>
    <w:rsid w:val="001E2EEF"/>
    <w:rsid w:val="001E3188"/>
    <w:rsid w:val="001E31D1"/>
    <w:rsid w:val="001E32BE"/>
    <w:rsid w:val="001E3A45"/>
    <w:rsid w:val="001E3DF3"/>
    <w:rsid w:val="001E420B"/>
    <w:rsid w:val="001E4350"/>
    <w:rsid w:val="001E4704"/>
    <w:rsid w:val="001E5A31"/>
    <w:rsid w:val="001E5BB2"/>
    <w:rsid w:val="001E5D1F"/>
    <w:rsid w:val="001E6163"/>
    <w:rsid w:val="001E6AC9"/>
    <w:rsid w:val="001E6C1B"/>
    <w:rsid w:val="001E719A"/>
    <w:rsid w:val="001E750C"/>
    <w:rsid w:val="001E7838"/>
    <w:rsid w:val="001F0054"/>
    <w:rsid w:val="001F0546"/>
    <w:rsid w:val="001F0DDF"/>
    <w:rsid w:val="001F1B1E"/>
    <w:rsid w:val="001F1DFA"/>
    <w:rsid w:val="001F220D"/>
    <w:rsid w:val="001F22A9"/>
    <w:rsid w:val="001F26E9"/>
    <w:rsid w:val="001F28D8"/>
    <w:rsid w:val="001F2A8E"/>
    <w:rsid w:val="001F2E08"/>
    <w:rsid w:val="001F39AB"/>
    <w:rsid w:val="001F45E8"/>
    <w:rsid w:val="001F467C"/>
    <w:rsid w:val="001F482D"/>
    <w:rsid w:val="001F4991"/>
    <w:rsid w:val="001F4E57"/>
    <w:rsid w:val="001F515A"/>
    <w:rsid w:val="001F53A2"/>
    <w:rsid w:val="001F5C95"/>
    <w:rsid w:val="001F5C9E"/>
    <w:rsid w:val="001F5E73"/>
    <w:rsid w:val="001F5ED8"/>
    <w:rsid w:val="001F5F10"/>
    <w:rsid w:val="001F61CC"/>
    <w:rsid w:val="001F644E"/>
    <w:rsid w:val="001F6A5B"/>
    <w:rsid w:val="001F6E45"/>
    <w:rsid w:val="001F72D8"/>
    <w:rsid w:val="001F7317"/>
    <w:rsid w:val="001F798D"/>
    <w:rsid w:val="001F7DD6"/>
    <w:rsid w:val="002000F2"/>
    <w:rsid w:val="002000FC"/>
    <w:rsid w:val="00200A92"/>
    <w:rsid w:val="00200BF9"/>
    <w:rsid w:val="002014D6"/>
    <w:rsid w:val="002024F5"/>
    <w:rsid w:val="00202BB0"/>
    <w:rsid w:val="00202D15"/>
    <w:rsid w:val="00202D2E"/>
    <w:rsid w:val="00203159"/>
    <w:rsid w:val="002034C2"/>
    <w:rsid w:val="00203A6E"/>
    <w:rsid w:val="00203F00"/>
    <w:rsid w:val="00203F5C"/>
    <w:rsid w:val="0020476A"/>
    <w:rsid w:val="002047DE"/>
    <w:rsid w:val="00204A5A"/>
    <w:rsid w:val="00204C12"/>
    <w:rsid w:val="00205635"/>
    <w:rsid w:val="00205AB2"/>
    <w:rsid w:val="00205CB2"/>
    <w:rsid w:val="0020610B"/>
    <w:rsid w:val="002063A7"/>
    <w:rsid w:val="0020653E"/>
    <w:rsid w:val="0020674D"/>
    <w:rsid w:val="00206BF6"/>
    <w:rsid w:val="00206E5A"/>
    <w:rsid w:val="00207613"/>
    <w:rsid w:val="00207847"/>
    <w:rsid w:val="00207AF9"/>
    <w:rsid w:val="00207B9A"/>
    <w:rsid w:val="00207BB9"/>
    <w:rsid w:val="00207EB6"/>
    <w:rsid w:val="00210174"/>
    <w:rsid w:val="00210328"/>
    <w:rsid w:val="002104DD"/>
    <w:rsid w:val="0021087D"/>
    <w:rsid w:val="002109D5"/>
    <w:rsid w:val="00210A2E"/>
    <w:rsid w:val="00210C6D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474"/>
    <w:rsid w:val="00213851"/>
    <w:rsid w:val="002145B8"/>
    <w:rsid w:val="00214E0D"/>
    <w:rsid w:val="0021586D"/>
    <w:rsid w:val="002162EA"/>
    <w:rsid w:val="002165F9"/>
    <w:rsid w:val="00216685"/>
    <w:rsid w:val="00216B17"/>
    <w:rsid w:val="00216BBF"/>
    <w:rsid w:val="00217135"/>
    <w:rsid w:val="00217CE8"/>
    <w:rsid w:val="002202EC"/>
    <w:rsid w:val="002204ED"/>
    <w:rsid w:val="00220E92"/>
    <w:rsid w:val="00220F9D"/>
    <w:rsid w:val="0022135D"/>
    <w:rsid w:val="002222A4"/>
    <w:rsid w:val="002226D5"/>
    <w:rsid w:val="0022347C"/>
    <w:rsid w:val="00223833"/>
    <w:rsid w:val="00223985"/>
    <w:rsid w:val="00223A9C"/>
    <w:rsid w:val="00223ACD"/>
    <w:rsid w:val="00223E66"/>
    <w:rsid w:val="00224A9B"/>
    <w:rsid w:val="00224FDB"/>
    <w:rsid w:val="00225DD5"/>
    <w:rsid w:val="00225FA9"/>
    <w:rsid w:val="00226396"/>
    <w:rsid w:val="00226402"/>
    <w:rsid w:val="0022657F"/>
    <w:rsid w:val="002269A7"/>
    <w:rsid w:val="00226BD3"/>
    <w:rsid w:val="0022735A"/>
    <w:rsid w:val="00227873"/>
    <w:rsid w:val="002279D2"/>
    <w:rsid w:val="00227F9E"/>
    <w:rsid w:val="00230040"/>
    <w:rsid w:val="00230067"/>
    <w:rsid w:val="00230AD3"/>
    <w:rsid w:val="00230B46"/>
    <w:rsid w:val="00230BB1"/>
    <w:rsid w:val="00231364"/>
    <w:rsid w:val="002314EE"/>
    <w:rsid w:val="00231553"/>
    <w:rsid w:val="00231740"/>
    <w:rsid w:val="00231D67"/>
    <w:rsid w:val="00232191"/>
    <w:rsid w:val="00232E91"/>
    <w:rsid w:val="00232E9D"/>
    <w:rsid w:val="00232FDC"/>
    <w:rsid w:val="002330EB"/>
    <w:rsid w:val="00233163"/>
    <w:rsid w:val="0023437B"/>
    <w:rsid w:val="002344C8"/>
    <w:rsid w:val="002349C5"/>
    <w:rsid w:val="0023505C"/>
    <w:rsid w:val="00235581"/>
    <w:rsid w:val="00235698"/>
    <w:rsid w:val="00235AD2"/>
    <w:rsid w:val="00236F71"/>
    <w:rsid w:val="0023709B"/>
    <w:rsid w:val="002373FC"/>
    <w:rsid w:val="0023753E"/>
    <w:rsid w:val="002377EA"/>
    <w:rsid w:val="00237BFA"/>
    <w:rsid w:val="00237C6F"/>
    <w:rsid w:val="00237D22"/>
    <w:rsid w:val="0024020E"/>
    <w:rsid w:val="00240B7D"/>
    <w:rsid w:val="0024103F"/>
    <w:rsid w:val="00241C7B"/>
    <w:rsid w:val="00241FB7"/>
    <w:rsid w:val="00241FB8"/>
    <w:rsid w:val="002421F2"/>
    <w:rsid w:val="00242B2A"/>
    <w:rsid w:val="00242CAE"/>
    <w:rsid w:val="0024379E"/>
    <w:rsid w:val="00243ACD"/>
    <w:rsid w:val="00244606"/>
    <w:rsid w:val="00244924"/>
    <w:rsid w:val="00245492"/>
    <w:rsid w:val="00245A41"/>
    <w:rsid w:val="00245B70"/>
    <w:rsid w:val="00245D7D"/>
    <w:rsid w:val="00245E39"/>
    <w:rsid w:val="00245FBA"/>
    <w:rsid w:val="002465B8"/>
    <w:rsid w:val="00246C52"/>
    <w:rsid w:val="00246EB6"/>
    <w:rsid w:val="00247406"/>
    <w:rsid w:val="0024741D"/>
    <w:rsid w:val="0024785A"/>
    <w:rsid w:val="00247DD1"/>
    <w:rsid w:val="002501B3"/>
    <w:rsid w:val="00250D9C"/>
    <w:rsid w:val="00251117"/>
    <w:rsid w:val="002512A9"/>
    <w:rsid w:val="0025169E"/>
    <w:rsid w:val="00251929"/>
    <w:rsid w:val="00251F5E"/>
    <w:rsid w:val="002530D6"/>
    <w:rsid w:val="002530D9"/>
    <w:rsid w:val="0025325D"/>
    <w:rsid w:val="002533FF"/>
    <w:rsid w:val="00253400"/>
    <w:rsid w:val="002537F5"/>
    <w:rsid w:val="00253810"/>
    <w:rsid w:val="00253D11"/>
    <w:rsid w:val="002542F4"/>
    <w:rsid w:val="00254AFD"/>
    <w:rsid w:val="0025653D"/>
    <w:rsid w:val="002569CF"/>
    <w:rsid w:val="00256F02"/>
    <w:rsid w:val="00256FDC"/>
    <w:rsid w:val="002571C8"/>
    <w:rsid w:val="002572F1"/>
    <w:rsid w:val="002576CF"/>
    <w:rsid w:val="00257A62"/>
    <w:rsid w:val="00260156"/>
    <w:rsid w:val="0026075E"/>
    <w:rsid w:val="002608BD"/>
    <w:rsid w:val="00260FAD"/>
    <w:rsid w:val="00261D05"/>
    <w:rsid w:val="002623AC"/>
    <w:rsid w:val="00262979"/>
    <w:rsid w:val="00263038"/>
    <w:rsid w:val="00263A18"/>
    <w:rsid w:val="00263DD9"/>
    <w:rsid w:val="00263EE4"/>
    <w:rsid w:val="0026455A"/>
    <w:rsid w:val="0026468A"/>
    <w:rsid w:val="00264BE1"/>
    <w:rsid w:val="00264C28"/>
    <w:rsid w:val="00264D6F"/>
    <w:rsid w:val="00264F2F"/>
    <w:rsid w:val="00265701"/>
    <w:rsid w:val="00265E9A"/>
    <w:rsid w:val="00266210"/>
    <w:rsid w:val="00266ADF"/>
    <w:rsid w:val="0026716C"/>
    <w:rsid w:val="002701EC"/>
    <w:rsid w:val="00270C63"/>
    <w:rsid w:val="00270C98"/>
    <w:rsid w:val="00270E57"/>
    <w:rsid w:val="0027193C"/>
    <w:rsid w:val="00271EEF"/>
    <w:rsid w:val="002722C9"/>
    <w:rsid w:val="0027242C"/>
    <w:rsid w:val="00272474"/>
    <w:rsid w:val="00272D06"/>
    <w:rsid w:val="00272FEB"/>
    <w:rsid w:val="002738C9"/>
    <w:rsid w:val="00273955"/>
    <w:rsid w:val="00273B2D"/>
    <w:rsid w:val="00273CFB"/>
    <w:rsid w:val="002742AD"/>
    <w:rsid w:val="00274829"/>
    <w:rsid w:val="0027484D"/>
    <w:rsid w:val="00274D08"/>
    <w:rsid w:val="0027524A"/>
    <w:rsid w:val="00275464"/>
    <w:rsid w:val="0027568B"/>
    <w:rsid w:val="002756D5"/>
    <w:rsid w:val="00276001"/>
    <w:rsid w:val="00276178"/>
    <w:rsid w:val="002764FB"/>
    <w:rsid w:val="002775E0"/>
    <w:rsid w:val="0027760E"/>
    <w:rsid w:val="00277E66"/>
    <w:rsid w:val="002801E2"/>
    <w:rsid w:val="0028073A"/>
    <w:rsid w:val="00280960"/>
    <w:rsid w:val="00281258"/>
    <w:rsid w:val="00281E54"/>
    <w:rsid w:val="002825CE"/>
    <w:rsid w:val="00282872"/>
    <w:rsid w:val="00284E7F"/>
    <w:rsid w:val="00285520"/>
    <w:rsid w:val="00285894"/>
    <w:rsid w:val="00285E28"/>
    <w:rsid w:val="00286631"/>
    <w:rsid w:val="00286958"/>
    <w:rsid w:val="00286F76"/>
    <w:rsid w:val="00287376"/>
    <w:rsid w:val="002877DE"/>
    <w:rsid w:val="00287C28"/>
    <w:rsid w:val="00290254"/>
    <w:rsid w:val="0029073B"/>
    <w:rsid w:val="002909C8"/>
    <w:rsid w:val="0029178F"/>
    <w:rsid w:val="00291C5B"/>
    <w:rsid w:val="00291EF3"/>
    <w:rsid w:val="002925FA"/>
    <w:rsid w:val="00293164"/>
    <w:rsid w:val="00293504"/>
    <w:rsid w:val="0029394C"/>
    <w:rsid w:val="002944CA"/>
    <w:rsid w:val="00294722"/>
    <w:rsid w:val="00294AB1"/>
    <w:rsid w:val="00295226"/>
    <w:rsid w:val="002953D0"/>
    <w:rsid w:val="002956CC"/>
    <w:rsid w:val="00295F1C"/>
    <w:rsid w:val="002962D9"/>
    <w:rsid w:val="00296FD8"/>
    <w:rsid w:val="0029701B"/>
    <w:rsid w:val="0029743A"/>
    <w:rsid w:val="00297499"/>
    <w:rsid w:val="002974AA"/>
    <w:rsid w:val="0029775B"/>
    <w:rsid w:val="00297F46"/>
    <w:rsid w:val="002A0039"/>
    <w:rsid w:val="002A0581"/>
    <w:rsid w:val="002A05EF"/>
    <w:rsid w:val="002A0724"/>
    <w:rsid w:val="002A1A57"/>
    <w:rsid w:val="002A1B0C"/>
    <w:rsid w:val="002A1DA1"/>
    <w:rsid w:val="002A1F96"/>
    <w:rsid w:val="002A205B"/>
    <w:rsid w:val="002A2163"/>
    <w:rsid w:val="002A2523"/>
    <w:rsid w:val="002A28D4"/>
    <w:rsid w:val="002A31FF"/>
    <w:rsid w:val="002A3668"/>
    <w:rsid w:val="002A3771"/>
    <w:rsid w:val="002A3B12"/>
    <w:rsid w:val="002A4102"/>
    <w:rsid w:val="002A4918"/>
    <w:rsid w:val="002A4E20"/>
    <w:rsid w:val="002A51FF"/>
    <w:rsid w:val="002A523D"/>
    <w:rsid w:val="002A5FC1"/>
    <w:rsid w:val="002A6779"/>
    <w:rsid w:val="002A6DB7"/>
    <w:rsid w:val="002A732C"/>
    <w:rsid w:val="002A78CC"/>
    <w:rsid w:val="002A78DB"/>
    <w:rsid w:val="002A7A6A"/>
    <w:rsid w:val="002A7AB4"/>
    <w:rsid w:val="002B07BF"/>
    <w:rsid w:val="002B0805"/>
    <w:rsid w:val="002B0C99"/>
    <w:rsid w:val="002B10F9"/>
    <w:rsid w:val="002B1790"/>
    <w:rsid w:val="002B1BE4"/>
    <w:rsid w:val="002B21D6"/>
    <w:rsid w:val="002B2C92"/>
    <w:rsid w:val="002B3081"/>
    <w:rsid w:val="002B318B"/>
    <w:rsid w:val="002B32BC"/>
    <w:rsid w:val="002B332E"/>
    <w:rsid w:val="002B340B"/>
    <w:rsid w:val="002B34AE"/>
    <w:rsid w:val="002B3AE1"/>
    <w:rsid w:val="002B3D90"/>
    <w:rsid w:val="002B3FB4"/>
    <w:rsid w:val="002B463A"/>
    <w:rsid w:val="002B4769"/>
    <w:rsid w:val="002B4C39"/>
    <w:rsid w:val="002B4CEC"/>
    <w:rsid w:val="002B4FDE"/>
    <w:rsid w:val="002B5AF9"/>
    <w:rsid w:val="002B5EF9"/>
    <w:rsid w:val="002B61BF"/>
    <w:rsid w:val="002B64FE"/>
    <w:rsid w:val="002B694E"/>
    <w:rsid w:val="002B7B04"/>
    <w:rsid w:val="002C04C2"/>
    <w:rsid w:val="002C0818"/>
    <w:rsid w:val="002C157D"/>
    <w:rsid w:val="002C1646"/>
    <w:rsid w:val="002C19B9"/>
    <w:rsid w:val="002C203A"/>
    <w:rsid w:val="002C2439"/>
    <w:rsid w:val="002C2E8A"/>
    <w:rsid w:val="002C2FCD"/>
    <w:rsid w:val="002C3A1E"/>
    <w:rsid w:val="002C3AE4"/>
    <w:rsid w:val="002C3E89"/>
    <w:rsid w:val="002C5533"/>
    <w:rsid w:val="002C5620"/>
    <w:rsid w:val="002C5A6B"/>
    <w:rsid w:val="002C61E0"/>
    <w:rsid w:val="002C782F"/>
    <w:rsid w:val="002C7B03"/>
    <w:rsid w:val="002C7B0D"/>
    <w:rsid w:val="002D001E"/>
    <w:rsid w:val="002D0298"/>
    <w:rsid w:val="002D04DC"/>
    <w:rsid w:val="002D0657"/>
    <w:rsid w:val="002D09B3"/>
    <w:rsid w:val="002D13B7"/>
    <w:rsid w:val="002D15AE"/>
    <w:rsid w:val="002D2B4E"/>
    <w:rsid w:val="002D3968"/>
    <w:rsid w:val="002D3DCB"/>
    <w:rsid w:val="002D425A"/>
    <w:rsid w:val="002D44BE"/>
    <w:rsid w:val="002D4A54"/>
    <w:rsid w:val="002D4E37"/>
    <w:rsid w:val="002D52E0"/>
    <w:rsid w:val="002D5DEA"/>
    <w:rsid w:val="002D6127"/>
    <w:rsid w:val="002D7315"/>
    <w:rsid w:val="002D7CC2"/>
    <w:rsid w:val="002D7E8F"/>
    <w:rsid w:val="002E0545"/>
    <w:rsid w:val="002E0E94"/>
    <w:rsid w:val="002E1367"/>
    <w:rsid w:val="002E16BC"/>
    <w:rsid w:val="002E1917"/>
    <w:rsid w:val="002E259D"/>
    <w:rsid w:val="002E2923"/>
    <w:rsid w:val="002E2A76"/>
    <w:rsid w:val="002E2FA1"/>
    <w:rsid w:val="002E306D"/>
    <w:rsid w:val="002E3653"/>
    <w:rsid w:val="002E3857"/>
    <w:rsid w:val="002E38B7"/>
    <w:rsid w:val="002E38D1"/>
    <w:rsid w:val="002E4747"/>
    <w:rsid w:val="002E47B0"/>
    <w:rsid w:val="002E4E33"/>
    <w:rsid w:val="002E533B"/>
    <w:rsid w:val="002E5807"/>
    <w:rsid w:val="002E58E1"/>
    <w:rsid w:val="002E5912"/>
    <w:rsid w:val="002E5BDD"/>
    <w:rsid w:val="002E5C56"/>
    <w:rsid w:val="002E6F5B"/>
    <w:rsid w:val="002F0045"/>
    <w:rsid w:val="002F00F0"/>
    <w:rsid w:val="002F025B"/>
    <w:rsid w:val="002F0684"/>
    <w:rsid w:val="002F0ADB"/>
    <w:rsid w:val="002F0C67"/>
    <w:rsid w:val="002F1166"/>
    <w:rsid w:val="002F2932"/>
    <w:rsid w:val="002F2AE0"/>
    <w:rsid w:val="002F3580"/>
    <w:rsid w:val="002F3F16"/>
    <w:rsid w:val="002F413F"/>
    <w:rsid w:val="002F44AD"/>
    <w:rsid w:val="002F45D3"/>
    <w:rsid w:val="002F4934"/>
    <w:rsid w:val="002F4A52"/>
    <w:rsid w:val="002F4CF5"/>
    <w:rsid w:val="002F4EB4"/>
    <w:rsid w:val="002F4FC5"/>
    <w:rsid w:val="002F5158"/>
    <w:rsid w:val="002F5422"/>
    <w:rsid w:val="002F5634"/>
    <w:rsid w:val="002F5FDA"/>
    <w:rsid w:val="002F6BDA"/>
    <w:rsid w:val="002F7B6D"/>
    <w:rsid w:val="002F7D48"/>
    <w:rsid w:val="002F7EC5"/>
    <w:rsid w:val="003003AD"/>
    <w:rsid w:val="003008DB"/>
    <w:rsid w:val="003011C0"/>
    <w:rsid w:val="0030196B"/>
    <w:rsid w:val="00301DA6"/>
    <w:rsid w:val="00301EE4"/>
    <w:rsid w:val="003024DE"/>
    <w:rsid w:val="00302701"/>
    <w:rsid w:val="00302739"/>
    <w:rsid w:val="00302982"/>
    <w:rsid w:val="00302A20"/>
    <w:rsid w:val="00302BC1"/>
    <w:rsid w:val="00302CC7"/>
    <w:rsid w:val="00303269"/>
    <w:rsid w:val="003035A0"/>
    <w:rsid w:val="00303C55"/>
    <w:rsid w:val="0030425C"/>
    <w:rsid w:val="00304AC5"/>
    <w:rsid w:val="00304F84"/>
    <w:rsid w:val="00305C73"/>
    <w:rsid w:val="00306201"/>
    <w:rsid w:val="003065FB"/>
    <w:rsid w:val="00306EFC"/>
    <w:rsid w:val="00307A2E"/>
    <w:rsid w:val="00307B27"/>
    <w:rsid w:val="00307F28"/>
    <w:rsid w:val="00310079"/>
    <w:rsid w:val="003101DC"/>
    <w:rsid w:val="00310223"/>
    <w:rsid w:val="0031062D"/>
    <w:rsid w:val="00310CC6"/>
    <w:rsid w:val="00311642"/>
    <w:rsid w:val="00311761"/>
    <w:rsid w:val="00311941"/>
    <w:rsid w:val="00311D24"/>
    <w:rsid w:val="003137A0"/>
    <w:rsid w:val="00313C4F"/>
    <w:rsid w:val="00314092"/>
    <w:rsid w:val="003141C2"/>
    <w:rsid w:val="003150D9"/>
    <w:rsid w:val="003153BE"/>
    <w:rsid w:val="0031599D"/>
    <w:rsid w:val="00316C58"/>
    <w:rsid w:val="00317050"/>
    <w:rsid w:val="00317AF5"/>
    <w:rsid w:val="00317E1C"/>
    <w:rsid w:val="003209C8"/>
    <w:rsid w:val="00320A04"/>
    <w:rsid w:val="00320B1B"/>
    <w:rsid w:val="00321066"/>
    <w:rsid w:val="0032172E"/>
    <w:rsid w:val="00321822"/>
    <w:rsid w:val="00321828"/>
    <w:rsid w:val="00321B02"/>
    <w:rsid w:val="00322BC3"/>
    <w:rsid w:val="00322E3B"/>
    <w:rsid w:val="00323438"/>
    <w:rsid w:val="00323BF3"/>
    <w:rsid w:val="00323FAD"/>
    <w:rsid w:val="00324822"/>
    <w:rsid w:val="003249F8"/>
    <w:rsid w:val="003265B6"/>
    <w:rsid w:val="00326615"/>
    <w:rsid w:val="00326F91"/>
    <w:rsid w:val="003271E3"/>
    <w:rsid w:val="003272D0"/>
    <w:rsid w:val="003273DE"/>
    <w:rsid w:val="003278C7"/>
    <w:rsid w:val="0032793B"/>
    <w:rsid w:val="00327AEA"/>
    <w:rsid w:val="00327C31"/>
    <w:rsid w:val="00330164"/>
    <w:rsid w:val="00330368"/>
    <w:rsid w:val="003308C4"/>
    <w:rsid w:val="00330C30"/>
    <w:rsid w:val="00330D86"/>
    <w:rsid w:val="00330DE8"/>
    <w:rsid w:val="00330E27"/>
    <w:rsid w:val="003316DE"/>
    <w:rsid w:val="00331B8D"/>
    <w:rsid w:val="003321C3"/>
    <w:rsid w:val="00332962"/>
    <w:rsid w:val="00333010"/>
    <w:rsid w:val="00334DAD"/>
    <w:rsid w:val="003350EF"/>
    <w:rsid w:val="00335250"/>
    <w:rsid w:val="003355D1"/>
    <w:rsid w:val="00335697"/>
    <w:rsid w:val="0033592C"/>
    <w:rsid w:val="00335E2A"/>
    <w:rsid w:val="00336780"/>
    <w:rsid w:val="003367C5"/>
    <w:rsid w:val="00337C71"/>
    <w:rsid w:val="0034038F"/>
    <w:rsid w:val="00340E58"/>
    <w:rsid w:val="00341087"/>
    <w:rsid w:val="0034163F"/>
    <w:rsid w:val="00342369"/>
    <w:rsid w:val="0034246D"/>
    <w:rsid w:val="0034305B"/>
    <w:rsid w:val="00343C24"/>
    <w:rsid w:val="00343CA9"/>
    <w:rsid w:val="00344725"/>
    <w:rsid w:val="00344785"/>
    <w:rsid w:val="0034511B"/>
    <w:rsid w:val="0034539F"/>
    <w:rsid w:val="00345EA7"/>
    <w:rsid w:val="00346747"/>
    <w:rsid w:val="00346B3C"/>
    <w:rsid w:val="00346D7B"/>
    <w:rsid w:val="0034745C"/>
    <w:rsid w:val="0034772E"/>
    <w:rsid w:val="00347BC9"/>
    <w:rsid w:val="00350025"/>
    <w:rsid w:val="0035025F"/>
    <w:rsid w:val="0035037D"/>
    <w:rsid w:val="0035041A"/>
    <w:rsid w:val="003505AD"/>
    <w:rsid w:val="00350631"/>
    <w:rsid w:val="00350B6F"/>
    <w:rsid w:val="00351165"/>
    <w:rsid w:val="0035180B"/>
    <w:rsid w:val="00351990"/>
    <w:rsid w:val="00351C98"/>
    <w:rsid w:val="0035206F"/>
    <w:rsid w:val="0035216E"/>
    <w:rsid w:val="00352759"/>
    <w:rsid w:val="00352828"/>
    <w:rsid w:val="00352952"/>
    <w:rsid w:val="00352999"/>
    <w:rsid w:val="00352D77"/>
    <w:rsid w:val="00352DAE"/>
    <w:rsid w:val="003530A0"/>
    <w:rsid w:val="003531B0"/>
    <w:rsid w:val="003532D2"/>
    <w:rsid w:val="0035352A"/>
    <w:rsid w:val="003536C6"/>
    <w:rsid w:val="003539B2"/>
    <w:rsid w:val="0035414B"/>
    <w:rsid w:val="00355138"/>
    <w:rsid w:val="00355288"/>
    <w:rsid w:val="003552C6"/>
    <w:rsid w:val="00355A83"/>
    <w:rsid w:val="003562D7"/>
    <w:rsid w:val="00356353"/>
    <w:rsid w:val="003567C9"/>
    <w:rsid w:val="0035693A"/>
    <w:rsid w:val="00356CEC"/>
    <w:rsid w:val="003572DE"/>
    <w:rsid w:val="00357659"/>
    <w:rsid w:val="00357712"/>
    <w:rsid w:val="003604DB"/>
    <w:rsid w:val="00360D70"/>
    <w:rsid w:val="003617B5"/>
    <w:rsid w:val="0036185C"/>
    <w:rsid w:val="0036196D"/>
    <w:rsid w:val="0036215F"/>
    <w:rsid w:val="0036262C"/>
    <w:rsid w:val="00362815"/>
    <w:rsid w:val="00362C5A"/>
    <w:rsid w:val="003632F9"/>
    <w:rsid w:val="00364F5E"/>
    <w:rsid w:val="00366253"/>
    <w:rsid w:val="0036703D"/>
    <w:rsid w:val="00367FA3"/>
    <w:rsid w:val="00370285"/>
    <w:rsid w:val="003704EE"/>
    <w:rsid w:val="00370880"/>
    <w:rsid w:val="00370EFD"/>
    <w:rsid w:val="00371137"/>
    <w:rsid w:val="00371341"/>
    <w:rsid w:val="003719F5"/>
    <w:rsid w:val="00372029"/>
    <w:rsid w:val="003724A1"/>
    <w:rsid w:val="00372A6B"/>
    <w:rsid w:val="00373CFD"/>
    <w:rsid w:val="00373E10"/>
    <w:rsid w:val="00373F2C"/>
    <w:rsid w:val="0037406C"/>
    <w:rsid w:val="003741D2"/>
    <w:rsid w:val="003744CB"/>
    <w:rsid w:val="00374804"/>
    <w:rsid w:val="00374A11"/>
    <w:rsid w:val="00374F06"/>
    <w:rsid w:val="00375FFC"/>
    <w:rsid w:val="003764FA"/>
    <w:rsid w:val="00376D97"/>
    <w:rsid w:val="0037709A"/>
    <w:rsid w:val="00377146"/>
    <w:rsid w:val="00377397"/>
    <w:rsid w:val="003775BD"/>
    <w:rsid w:val="003803C3"/>
    <w:rsid w:val="0038078C"/>
    <w:rsid w:val="00380892"/>
    <w:rsid w:val="0038167C"/>
    <w:rsid w:val="00381904"/>
    <w:rsid w:val="00381C0C"/>
    <w:rsid w:val="003821E7"/>
    <w:rsid w:val="00382903"/>
    <w:rsid w:val="00383CC6"/>
    <w:rsid w:val="00383D4B"/>
    <w:rsid w:val="00383DDB"/>
    <w:rsid w:val="003842A8"/>
    <w:rsid w:val="003848D9"/>
    <w:rsid w:val="003851FF"/>
    <w:rsid w:val="003852CC"/>
    <w:rsid w:val="00385BD7"/>
    <w:rsid w:val="00385DC8"/>
    <w:rsid w:val="00386536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C56"/>
    <w:rsid w:val="00391225"/>
    <w:rsid w:val="0039122C"/>
    <w:rsid w:val="0039124D"/>
    <w:rsid w:val="00391535"/>
    <w:rsid w:val="00391A92"/>
    <w:rsid w:val="00391D22"/>
    <w:rsid w:val="003926BE"/>
    <w:rsid w:val="003927D1"/>
    <w:rsid w:val="00392DB8"/>
    <w:rsid w:val="00392E15"/>
    <w:rsid w:val="00393B25"/>
    <w:rsid w:val="00393B78"/>
    <w:rsid w:val="00394775"/>
    <w:rsid w:val="00394B44"/>
    <w:rsid w:val="0039502C"/>
    <w:rsid w:val="003956FE"/>
    <w:rsid w:val="0039598F"/>
    <w:rsid w:val="0039610F"/>
    <w:rsid w:val="0039665F"/>
    <w:rsid w:val="003968AB"/>
    <w:rsid w:val="00396D76"/>
    <w:rsid w:val="003978B8"/>
    <w:rsid w:val="00397C89"/>
    <w:rsid w:val="003A0311"/>
    <w:rsid w:val="003A0736"/>
    <w:rsid w:val="003A1135"/>
    <w:rsid w:val="003A1341"/>
    <w:rsid w:val="003A19E0"/>
    <w:rsid w:val="003A1B00"/>
    <w:rsid w:val="003A1DD5"/>
    <w:rsid w:val="003A1E02"/>
    <w:rsid w:val="003A2019"/>
    <w:rsid w:val="003A29D9"/>
    <w:rsid w:val="003A2B59"/>
    <w:rsid w:val="003A2D39"/>
    <w:rsid w:val="003A2FE7"/>
    <w:rsid w:val="003A3162"/>
    <w:rsid w:val="003A3D6A"/>
    <w:rsid w:val="003A4261"/>
    <w:rsid w:val="003A42BB"/>
    <w:rsid w:val="003A45FB"/>
    <w:rsid w:val="003A48FC"/>
    <w:rsid w:val="003A4AF2"/>
    <w:rsid w:val="003A4E82"/>
    <w:rsid w:val="003A590E"/>
    <w:rsid w:val="003A6330"/>
    <w:rsid w:val="003A70E5"/>
    <w:rsid w:val="003A76A9"/>
    <w:rsid w:val="003A7747"/>
    <w:rsid w:val="003B0299"/>
    <w:rsid w:val="003B0B4D"/>
    <w:rsid w:val="003B17BE"/>
    <w:rsid w:val="003B18F4"/>
    <w:rsid w:val="003B27C3"/>
    <w:rsid w:val="003B2B79"/>
    <w:rsid w:val="003B2E51"/>
    <w:rsid w:val="003B326D"/>
    <w:rsid w:val="003B3A77"/>
    <w:rsid w:val="003B3AE4"/>
    <w:rsid w:val="003B4482"/>
    <w:rsid w:val="003B48B2"/>
    <w:rsid w:val="003B4B90"/>
    <w:rsid w:val="003B570F"/>
    <w:rsid w:val="003B5B57"/>
    <w:rsid w:val="003B5B7E"/>
    <w:rsid w:val="003B5C9D"/>
    <w:rsid w:val="003B5E30"/>
    <w:rsid w:val="003B635C"/>
    <w:rsid w:val="003B6FCB"/>
    <w:rsid w:val="003B7020"/>
    <w:rsid w:val="003B7294"/>
    <w:rsid w:val="003B76FE"/>
    <w:rsid w:val="003C009A"/>
    <w:rsid w:val="003C04AC"/>
    <w:rsid w:val="003C07D7"/>
    <w:rsid w:val="003C0985"/>
    <w:rsid w:val="003C1E7F"/>
    <w:rsid w:val="003C2C9D"/>
    <w:rsid w:val="003C3B73"/>
    <w:rsid w:val="003C3D31"/>
    <w:rsid w:val="003C4250"/>
    <w:rsid w:val="003C43C4"/>
    <w:rsid w:val="003C4F25"/>
    <w:rsid w:val="003C5181"/>
    <w:rsid w:val="003C566D"/>
    <w:rsid w:val="003C618D"/>
    <w:rsid w:val="003C6580"/>
    <w:rsid w:val="003D09DA"/>
    <w:rsid w:val="003D0A34"/>
    <w:rsid w:val="003D0D75"/>
    <w:rsid w:val="003D2339"/>
    <w:rsid w:val="003D25EF"/>
    <w:rsid w:val="003D26AA"/>
    <w:rsid w:val="003D2BD5"/>
    <w:rsid w:val="003D3784"/>
    <w:rsid w:val="003D42CE"/>
    <w:rsid w:val="003D4350"/>
    <w:rsid w:val="003D4409"/>
    <w:rsid w:val="003D4AB3"/>
    <w:rsid w:val="003D5717"/>
    <w:rsid w:val="003D5878"/>
    <w:rsid w:val="003D59FE"/>
    <w:rsid w:val="003D5F78"/>
    <w:rsid w:val="003D63BA"/>
    <w:rsid w:val="003D680E"/>
    <w:rsid w:val="003D79E8"/>
    <w:rsid w:val="003D7B8E"/>
    <w:rsid w:val="003E0460"/>
    <w:rsid w:val="003E089F"/>
    <w:rsid w:val="003E0ADB"/>
    <w:rsid w:val="003E0CE4"/>
    <w:rsid w:val="003E1CF4"/>
    <w:rsid w:val="003E22CC"/>
    <w:rsid w:val="003E2BF4"/>
    <w:rsid w:val="003E2EEC"/>
    <w:rsid w:val="003E2F2F"/>
    <w:rsid w:val="003E3524"/>
    <w:rsid w:val="003E3C5B"/>
    <w:rsid w:val="003E40C9"/>
    <w:rsid w:val="003E44C9"/>
    <w:rsid w:val="003E4CDB"/>
    <w:rsid w:val="003E57D1"/>
    <w:rsid w:val="003E6070"/>
    <w:rsid w:val="003E6592"/>
    <w:rsid w:val="003E6933"/>
    <w:rsid w:val="003E71BA"/>
    <w:rsid w:val="003E73BC"/>
    <w:rsid w:val="003E745C"/>
    <w:rsid w:val="003E7942"/>
    <w:rsid w:val="003F0656"/>
    <w:rsid w:val="003F0905"/>
    <w:rsid w:val="003F1285"/>
    <w:rsid w:val="003F1B6D"/>
    <w:rsid w:val="003F20E2"/>
    <w:rsid w:val="003F2244"/>
    <w:rsid w:val="003F23A7"/>
    <w:rsid w:val="003F2564"/>
    <w:rsid w:val="003F2624"/>
    <w:rsid w:val="003F2711"/>
    <w:rsid w:val="003F2A56"/>
    <w:rsid w:val="003F4734"/>
    <w:rsid w:val="003F4933"/>
    <w:rsid w:val="003F4977"/>
    <w:rsid w:val="003F4E1C"/>
    <w:rsid w:val="003F5038"/>
    <w:rsid w:val="003F536B"/>
    <w:rsid w:val="003F586D"/>
    <w:rsid w:val="003F589C"/>
    <w:rsid w:val="003F5D38"/>
    <w:rsid w:val="003F62B4"/>
    <w:rsid w:val="003F6853"/>
    <w:rsid w:val="003F6930"/>
    <w:rsid w:val="003F6A55"/>
    <w:rsid w:val="003F72D4"/>
    <w:rsid w:val="003F73A0"/>
    <w:rsid w:val="003F7417"/>
    <w:rsid w:val="003F75DD"/>
    <w:rsid w:val="003F768F"/>
    <w:rsid w:val="003F7B4E"/>
    <w:rsid w:val="003F7DFF"/>
    <w:rsid w:val="0040015E"/>
    <w:rsid w:val="00400427"/>
    <w:rsid w:val="004017C6"/>
    <w:rsid w:val="004024AB"/>
    <w:rsid w:val="00402F2C"/>
    <w:rsid w:val="0040303D"/>
    <w:rsid w:val="004034EB"/>
    <w:rsid w:val="0040379F"/>
    <w:rsid w:val="00403805"/>
    <w:rsid w:val="00403CEA"/>
    <w:rsid w:val="00403F25"/>
    <w:rsid w:val="0040495B"/>
    <w:rsid w:val="004051F3"/>
    <w:rsid w:val="00405350"/>
    <w:rsid w:val="00405898"/>
    <w:rsid w:val="00405D95"/>
    <w:rsid w:val="00405F90"/>
    <w:rsid w:val="00406108"/>
    <w:rsid w:val="00406412"/>
    <w:rsid w:val="00406B67"/>
    <w:rsid w:val="00406CF5"/>
    <w:rsid w:val="00406F4B"/>
    <w:rsid w:val="00406FBD"/>
    <w:rsid w:val="004070DF"/>
    <w:rsid w:val="004073B0"/>
    <w:rsid w:val="00407612"/>
    <w:rsid w:val="00407772"/>
    <w:rsid w:val="0041029D"/>
    <w:rsid w:val="00411230"/>
    <w:rsid w:val="004118C9"/>
    <w:rsid w:val="00412697"/>
    <w:rsid w:val="004126FA"/>
    <w:rsid w:val="00413369"/>
    <w:rsid w:val="004145AE"/>
    <w:rsid w:val="0041577E"/>
    <w:rsid w:val="004157F6"/>
    <w:rsid w:val="004159D3"/>
    <w:rsid w:val="00415A14"/>
    <w:rsid w:val="00415BFC"/>
    <w:rsid w:val="0041616C"/>
    <w:rsid w:val="00416A66"/>
    <w:rsid w:val="00417678"/>
    <w:rsid w:val="00420081"/>
    <w:rsid w:val="00420126"/>
    <w:rsid w:val="004203CF"/>
    <w:rsid w:val="00420755"/>
    <w:rsid w:val="00420CB7"/>
    <w:rsid w:val="004213E8"/>
    <w:rsid w:val="0042156E"/>
    <w:rsid w:val="00421F41"/>
    <w:rsid w:val="004222BF"/>
    <w:rsid w:val="00422A01"/>
    <w:rsid w:val="00422DB5"/>
    <w:rsid w:val="00423326"/>
    <w:rsid w:val="00424EEB"/>
    <w:rsid w:val="00425C97"/>
    <w:rsid w:val="00425FFD"/>
    <w:rsid w:val="00426069"/>
    <w:rsid w:val="004262F8"/>
    <w:rsid w:val="00426442"/>
    <w:rsid w:val="0042654A"/>
    <w:rsid w:val="004265AF"/>
    <w:rsid w:val="0042696C"/>
    <w:rsid w:val="00426A93"/>
    <w:rsid w:val="00426DFA"/>
    <w:rsid w:val="004276E3"/>
    <w:rsid w:val="00427AFC"/>
    <w:rsid w:val="00427E67"/>
    <w:rsid w:val="00427E88"/>
    <w:rsid w:val="00430178"/>
    <w:rsid w:val="00430495"/>
    <w:rsid w:val="00430D20"/>
    <w:rsid w:val="0043189C"/>
    <w:rsid w:val="00431CB1"/>
    <w:rsid w:val="00431DB5"/>
    <w:rsid w:val="00432697"/>
    <w:rsid w:val="0043270B"/>
    <w:rsid w:val="00432780"/>
    <w:rsid w:val="00432E82"/>
    <w:rsid w:val="00432F8F"/>
    <w:rsid w:val="00432F9E"/>
    <w:rsid w:val="00433106"/>
    <w:rsid w:val="00434754"/>
    <w:rsid w:val="004347A1"/>
    <w:rsid w:val="0043480E"/>
    <w:rsid w:val="00434D46"/>
    <w:rsid w:val="00435248"/>
    <w:rsid w:val="0043542F"/>
    <w:rsid w:val="004355EB"/>
    <w:rsid w:val="00435602"/>
    <w:rsid w:val="004356FA"/>
    <w:rsid w:val="00435CCF"/>
    <w:rsid w:val="00436696"/>
    <w:rsid w:val="00436A3B"/>
    <w:rsid w:val="004371AB"/>
    <w:rsid w:val="00440171"/>
    <w:rsid w:val="004402A7"/>
    <w:rsid w:val="0044035D"/>
    <w:rsid w:val="004405E5"/>
    <w:rsid w:val="00440B64"/>
    <w:rsid w:val="00440EA5"/>
    <w:rsid w:val="0044142F"/>
    <w:rsid w:val="00441768"/>
    <w:rsid w:val="00442126"/>
    <w:rsid w:val="00442356"/>
    <w:rsid w:val="0044244F"/>
    <w:rsid w:val="004425C2"/>
    <w:rsid w:val="00442715"/>
    <w:rsid w:val="00442824"/>
    <w:rsid w:val="00442FFB"/>
    <w:rsid w:val="00443088"/>
    <w:rsid w:val="004430FD"/>
    <w:rsid w:val="00443305"/>
    <w:rsid w:val="0044365A"/>
    <w:rsid w:val="00443AF4"/>
    <w:rsid w:val="00443FD6"/>
    <w:rsid w:val="004442A7"/>
    <w:rsid w:val="004444AE"/>
    <w:rsid w:val="00444901"/>
    <w:rsid w:val="00444934"/>
    <w:rsid w:val="00444F5E"/>
    <w:rsid w:val="00445513"/>
    <w:rsid w:val="004456FD"/>
    <w:rsid w:val="00445907"/>
    <w:rsid w:val="00445A65"/>
    <w:rsid w:val="00445CFF"/>
    <w:rsid w:val="004462AF"/>
    <w:rsid w:val="0044662A"/>
    <w:rsid w:val="00446646"/>
    <w:rsid w:val="00450778"/>
    <w:rsid w:val="00450D3B"/>
    <w:rsid w:val="004518D5"/>
    <w:rsid w:val="00451B06"/>
    <w:rsid w:val="00451BEB"/>
    <w:rsid w:val="004523FC"/>
    <w:rsid w:val="004527C0"/>
    <w:rsid w:val="00452A59"/>
    <w:rsid w:val="0045381F"/>
    <w:rsid w:val="00453871"/>
    <w:rsid w:val="00453D29"/>
    <w:rsid w:val="00453DEF"/>
    <w:rsid w:val="004543E4"/>
    <w:rsid w:val="004548E5"/>
    <w:rsid w:val="00454D55"/>
    <w:rsid w:val="00454F08"/>
    <w:rsid w:val="00455105"/>
    <w:rsid w:val="00455D25"/>
    <w:rsid w:val="00456114"/>
    <w:rsid w:val="004568D5"/>
    <w:rsid w:val="00456971"/>
    <w:rsid w:val="0045742D"/>
    <w:rsid w:val="00457C5E"/>
    <w:rsid w:val="0046026D"/>
    <w:rsid w:val="0046027A"/>
    <w:rsid w:val="00460288"/>
    <w:rsid w:val="004605CC"/>
    <w:rsid w:val="0046072D"/>
    <w:rsid w:val="00460921"/>
    <w:rsid w:val="00460958"/>
    <w:rsid w:val="0046097A"/>
    <w:rsid w:val="0046110A"/>
    <w:rsid w:val="004612C8"/>
    <w:rsid w:val="004614A1"/>
    <w:rsid w:val="0046164D"/>
    <w:rsid w:val="004616E5"/>
    <w:rsid w:val="004616FF"/>
    <w:rsid w:val="00461882"/>
    <w:rsid w:val="0046194F"/>
    <w:rsid w:val="00461A71"/>
    <w:rsid w:val="00461C00"/>
    <w:rsid w:val="004622A1"/>
    <w:rsid w:val="004622D0"/>
    <w:rsid w:val="00462420"/>
    <w:rsid w:val="00462B09"/>
    <w:rsid w:val="00462F4C"/>
    <w:rsid w:val="00463337"/>
    <w:rsid w:val="00463448"/>
    <w:rsid w:val="004634CE"/>
    <w:rsid w:val="0046434B"/>
    <w:rsid w:val="00464614"/>
    <w:rsid w:val="00464EE0"/>
    <w:rsid w:val="00465378"/>
    <w:rsid w:val="00465467"/>
    <w:rsid w:val="00465573"/>
    <w:rsid w:val="004657E1"/>
    <w:rsid w:val="00465EB3"/>
    <w:rsid w:val="0046698A"/>
    <w:rsid w:val="00466CFB"/>
    <w:rsid w:val="004670A7"/>
    <w:rsid w:val="004675E3"/>
    <w:rsid w:val="00467686"/>
    <w:rsid w:val="00470355"/>
    <w:rsid w:val="0047041E"/>
    <w:rsid w:val="00470750"/>
    <w:rsid w:val="00470893"/>
    <w:rsid w:val="00470B75"/>
    <w:rsid w:val="00470DE2"/>
    <w:rsid w:val="00470E10"/>
    <w:rsid w:val="0047166D"/>
    <w:rsid w:val="00471856"/>
    <w:rsid w:val="00471C9B"/>
    <w:rsid w:val="00471DB0"/>
    <w:rsid w:val="00471FAB"/>
    <w:rsid w:val="00472ACB"/>
    <w:rsid w:val="00472DF2"/>
    <w:rsid w:val="00473DA4"/>
    <w:rsid w:val="00473F5F"/>
    <w:rsid w:val="0047410D"/>
    <w:rsid w:val="00475260"/>
    <w:rsid w:val="004755D5"/>
    <w:rsid w:val="004755D8"/>
    <w:rsid w:val="00475E50"/>
    <w:rsid w:val="00475F90"/>
    <w:rsid w:val="00476140"/>
    <w:rsid w:val="00476D8B"/>
    <w:rsid w:val="00476EAE"/>
    <w:rsid w:val="00477484"/>
    <w:rsid w:val="004774C5"/>
    <w:rsid w:val="004775ED"/>
    <w:rsid w:val="00480235"/>
    <w:rsid w:val="004804D3"/>
    <w:rsid w:val="00480B03"/>
    <w:rsid w:val="004810EC"/>
    <w:rsid w:val="00481607"/>
    <w:rsid w:val="00482389"/>
    <w:rsid w:val="00482943"/>
    <w:rsid w:val="00482ADC"/>
    <w:rsid w:val="004838B3"/>
    <w:rsid w:val="00483D11"/>
    <w:rsid w:val="00483D20"/>
    <w:rsid w:val="0048406D"/>
    <w:rsid w:val="00484C46"/>
    <w:rsid w:val="0048598C"/>
    <w:rsid w:val="00485E8A"/>
    <w:rsid w:val="004862DE"/>
    <w:rsid w:val="004875FA"/>
    <w:rsid w:val="00487A8B"/>
    <w:rsid w:val="00487F28"/>
    <w:rsid w:val="00487F57"/>
    <w:rsid w:val="00490649"/>
    <w:rsid w:val="0049093B"/>
    <w:rsid w:val="00490DB7"/>
    <w:rsid w:val="00490E94"/>
    <w:rsid w:val="00490EE3"/>
    <w:rsid w:val="0049143D"/>
    <w:rsid w:val="004917A2"/>
    <w:rsid w:val="004918A0"/>
    <w:rsid w:val="00491B31"/>
    <w:rsid w:val="004924E5"/>
    <w:rsid w:val="00492619"/>
    <w:rsid w:val="004930BC"/>
    <w:rsid w:val="0049349F"/>
    <w:rsid w:val="004935A4"/>
    <w:rsid w:val="00493605"/>
    <w:rsid w:val="0049388E"/>
    <w:rsid w:val="00493D08"/>
    <w:rsid w:val="004944D7"/>
    <w:rsid w:val="004945AF"/>
    <w:rsid w:val="00494E75"/>
    <w:rsid w:val="00495071"/>
    <w:rsid w:val="00495292"/>
    <w:rsid w:val="004955CA"/>
    <w:rsid w:val="004961DB"/>
    <w:rsid w:val="0049653E"/>
    <w:rsid w:val="00496BEF"/>
    <w:rsid w:val="00497330"/>
    <w:rsid w:val="004A01E1"/>
    <w:rsid w:val="004A0A57"/>
    <w:rsid w:val="004A0E00"/>
    <w:rsid w:val="004A15F7"/>
    <w:rsid w:val="004A1600"/>
    <w:rsid w:val="004A1807"/>
    <w:rsid w:val="004A201F"/>
    <w:rsid w:val="004A23B8"/>
    <w:rsid w:val="004A23C0"/>
    <w:rsid w:val="004A28D4"/>
    <w:rsid w:val="004A2908"/>
    <w:rsid w:val="004A2BE1"/>
    <w:rsid w:val="004A2E44"/>
    <w:rsid w:val="004A34B6"/>
    <w:rsid w:val="004A366E"/>
    <w:rsid w:val="004A36C0"/>
    <w:rsid w:val="004A3AA3"/>
    <w:rsid w:val="004A4003"/>
    <w:rsid w:val="004A40A0"/>
    <w:rsid w:val="004A4736"/>
    <w:rsid w:val="004A4900"/>
    <w:rsid w:val="004A4D38"/>
    <w:rsid w:val="004A4E7E"/>
    <w:rsid w:val="004A4E95"/>
    <w:rsid w:val="004A5270"/>
    <w:rsid w:val="004A54F2"/>
    <w:rsid w:val="004A57FC"/>
    <w:rsid w:val="004A6BA2"/>
    <w:rsid w:val="004A705C"/>
    <w:rsid w:val="004A70F3"/>
    <w:rsid w:val="004A7276"/>
    <w:rsid w:val="004A72AF"/>
    <w:rsid w:val="004A76AF"/>
    <w:rsid w:val="004A7EE7"/>
    <w:rsid w:val="004A7FB0"/>
    <w:rsid w:val="004B0706"/>
    <w:rsid w:val="004B0787"/>
    <w:rsid w:val="004B1313"/>
    <w:rsid w:val="004B169E"/>
    <w:rsid w:val="004B1C42"/>
    <w:rsid w:val="004B2700"/>
    <w:rsid w:val="004B2A2F"/>
    <w:rsid w:val="004B2AA3"/>
    <w:rsid w:val="004B2B31"/>
    <w:rsid w:val="004B2C33"/>
    <w:rsid w:val="004B2CDB"/>
    <w:rsid w:val="004B35B8"/>
    <w:rsid w:val="004B3C11"/>
    <w:rsid w:val="004B3C3F"/>
    <w:rsid w:val="004B3D89"/>
    <w:rsid w:val="004B45A2"/>
    <w:rsid w:val="004B4669"/>
    <w:rsid w:val="004B4A0F"/>
    <w:rsid w:val="004B4ECD"/>
    <w:rsid w:val="004B50E0"/>
    <w:rsid w:val="004B55EC"/>
    <w:rsid w:val="004B597B"/>
    <w:rsid w:val="004B6301"/>
    <w:rsid w:val="004B6540"/>
    <w:rsid w:val="004B6FFB"/>
    <w:rsid w:val="004B795F"/>
    <w:rsid w:val="004B7BA5"/>
    <w:rsid w:val="004B7CF8"/>
    <w:rsid w:val="004B7FA6"/>
    <w:rsid w:val="004C0346"/>
    <w:rsid w:val="004C03FB"/>
    <w:rsid w:val="004C0B5B"/>
    <w:rsid w:val="004C0F99"/>
    <w:rsid w:val="004C11E3"/>
    <w:rsid w:val="004C130D"/>
    <w:rsid w:val="004C1624"/>
    <w:rsid w:val="004C2371"/>
    <w:rsid w:val="004C23E3"/>
    <w:rsid w:val="004C242D"/>
    <w:rsid w:val="004C2F01"/>
    <w:rsid w:val="004C3472"/>
    <w:rsid w:val="004C34E8"/>
    <w:rsid w:val="004C3C51"/>
    <w:rsid w:val="004C3D78"/>
    <w:rsid w:val="004C3F01"/>
    <w:rsid w:val="004C47FE"/>
    <w:rsid w:val="004C4BCE"/>
    <w:rsid w:val="004C4BF3"/>
    <w:rsid w:val="004C4F33"/>
    <w:rsid w:val="004C521E"/>
    <w:rsid w:val="004C5EF0"/>
    <w:rsid w:val="004C604A"/>
    <w:rsid w:val="004C60C0"/>
    <w:rsid w:val="004C625B"/>
    <w:rsid w:val="004C63D6"/>
    <w:rsid w:val="004C660B"/>
    <w:rsid w:val="004C6D78"/>
    <w:rsid w:val="004C730E"/>
    <w:rsid w:val="004C7739"/>
    <w:rsid w:val="004C7B3A"/>
    <w:rsid w:val="004C7BDF"/>
    <w:rsid w:val="004D0E42"/>
    <w:rsid w:val="004D1A33"/>
    <w:rsid w:val="004D1D64"/>
    <w:rsid w:val="004D2474"/>
    <w:rsid w:val="004D27C4"/>
    <w:rsid w:val="004D2E57"/>
    <w:rsid w:val="004D3251"/>
    <w:rsid w:val="004D3B44"/>
    <w:rsid w:val="004D4944"/>
    <w:rsid w:val="004D4968"/>
    <w:rsid w:val="004D4A8A"/>
    <w:rsid w:val="004D50CC"/>
    <w:rsid w:val="004D58D1"/>
    <w:rsid w:val="004D5F02"/>
    <w:rsid w:val="004D64DE"/>
    <w:rsid w:val="004D68C0"/>
    <w:rsid w:val="004D710C"/>
    <w:rsid w:val="004D7870"/>
    <w:rsid w:val="004E0033"/>
    <w:rsid w:val="004E03BE"/>
    <w:rsid w:val="004E0B95"/>
    <w:rsid w:val="004E0CD0"/>
    <w:rsid w:val="004E1260"/>
    <w:rsid w:val="004E1466"/>
    <w:rsid w:val="004E1CBB"/>
    <w:rsid w:val="004E1D07"/>
    <w:rsid w:val="004E1EFB"/>
    <w:rsid w:val="004E209D"/>
    <w:rsid w:val="004E21D3"/>
    <w:rsid w:val="004E2D57"/>
    <w:rsid w:val="004E2E33"/>
    <w:rsid w:val="004E2F51"/>
    <w:rsid w:val="004E3282"/>
    <w:rsid w:val="004E3579"/>
    <w:rsid w:val="004E36B3"/>
    <w:rsid w:val="004E3892"/>
    <w:rsid w:val="004E3FD8"/>
    <w:rsid w:val="004E471C"/>
    <w:rsid w:val="004E53AE"/>
    <w:rsid w:val="004E5436"/>
    <w:rsid w:val="004E5449"/>
    <w:rsid w:val="004E5C61"/>
    <w:rsid w:val="004E6158"/>
    <w:rsid w:val="004E6184"/>
    <w:rsid w:val="004E6CEA"/>
    <w:rsid w:val="004E76A5"/>
    <w:rsid w:val="004E7B7F"/>
    <w:rsid w:val="004E7E64"/>
    <w:rsid w:val="004E7F93"/>
    <w:rsid w:val="004F01B4"/>
    <w:rsid w:val="004F020A"/>
    <w:rsid w:val="004F0AC5"/>
    <w:rsid w:val="004F1027"/>
    <w:rsid w:val="004F133C"/>
    <w:rsid w:val="004F13D2"/>
    <w:rsid w:val="004F1A00"/>
    <w:rsid w:val="004F1D4D"/>
    <w:rsid w:val="004F2826"/>
    <w:rsid w:val="004F2AA6"/>
    <w:rsid w:val="004F2B9C"/>
    <w:rsid w:val="004F2CCE"/>
    <w:rsid w:val="004F359A"/>
    <w:rsid w:val="004F3DD1"/>
    <w:rsid w:val="004F4E53"/>
    <w:rsid w:val="004F58AB"/>
    <w:rsid w:val="004F65B8"/>
    <w:rsid w:val="004F680C"/>
    <w:rsid w:val="004F6A6B"/>
    <w:rsid w:val="004F6AFE"/>
    <w:rsid w:val="004F6C38"/>
    <w:rsid w:val="004F6F20"/>
    <w:rsid w:val="004F7373"/>
    <w:rsid w:val="004F73A5"/>
    <w:rsid w:val="004F76A6"/>
    <w:rsid w:val="004F79E8"/>
    <w:rsid w:val="004F7C51"/>
    <w:rsid w:val="004F7F1A"/>
    <w:rsid w:val="0050031C"/>
    <w:rsid w:val="005004F7"/>
    <w:rsid w:val="00500692"/>
    <w:rsid w:val="00500798"/>
    <w:rsid w:val="005007E7"/>
    <w:rsid w:val="00500A59"/>
    <w:rsid w:val="00500AC7"/>
    <w:rsid w:val="00500CC0"/>
    <w:rsid w:val="0050132F"/>
    <w:rsid w:val="00501723"/>
    <w:rsid w:val="00501A5C"/>
    <w:rsid w:val="00501A8C"/>
    <w:rsid w:val="00501F0D"/>
    <w:rsid w:val="005029A2"/>
    <w:rsid w:val="00502FCA"/>
    <w:rsid w:val="00503072"/>
    <w:rsid w:val="005036A1"/>
    <w:rsid w:val="005038A7"/>
    <w:rsid w:val="00503FAD"/>
    <w:rsid w:val="00504639"/>
    <w:rsid w:val="00504CFF"/>
    <w:rsid w:val="00505A2A"/>
    <w:rsid w:val="00505D94"/>
    <w:rsid w:val="00505E39"/>
    <w:rsid w:val="0050614B"/>
    <w:rsid w:val="00506255"/>
    <w:rsid w:val="00506571"/>
    <w:rsid w:val="00506A8D"/>
    <w:rsid w:val="00506C2E"/>
    <w:rsid w:val="005074C9"/>
    <w:rsid w:val="005076F5"/>
    <w:rsid w:val="0050771A"/>
    <w:rsid w:val="00507754"/>
    <w:rsid w:val="00507A6F"/>
    <w:rsid w:val="00507B65"/>
    <w:rsid w:val="00507CAF"/>
    <w:rsid w:val="00510374"/>
    <w:rsid w:val="00510444"/>
    <w:rsid w:val="005113E6"/>
    <w:rsid w:val="00511E67"/>
    <w:rsid w:val="005122E1"/>
    <w:rsid w:val="00512747"/>
    <w:rsid w:val="00512B20"/>
    <w:rsid w:val="00513F8F"/>
    <w:rsid w:val="005147E7"/>
    <w:rsid w:val="005149A2"/>
    <w:rsid w:val="00514CEE"/>
    <w:rsid w:val="00514EA5"/>
    <w:rsid w:val="005150E4"/>
    <w:rsid w:val="00515263"/>
    <w:rsid w:val="00515907"/>
    <w:rsid w:val="00515E2B"/>
    <w:rsid w:val="00516034"/>
    <w:rsid w:val="00516B96"/>
    <w:rsid w:val="005173A4"/>
    <w:rsid w:val="0052001B"/>
    <w:rsid w:val="00521AD2"/>
    <w:rsid w:val="00521D65"/>
    <w:rsid w:val="005221A4"/>
    <w:rsid w:val="00523366"/>
    <w:rsid w:val="005236C1"/>
    <w:rsid w:val="00523E18"/>
    <w:rsid w:val="00523F32"/>
    <w:rsid w:val="0052422C"/>
    <w:rsid w:val="005244D5"/>
    <w:rsid w:val="00524552"/>
    <w:rsid w:val="00524AD1"/>
    <w:rsid w:val="00524E6A"/>
    <w:rsid w:val="0052517C"/>
    <w:rsid w:val="005251DA"/>
    <w:rsid w:val="00525407"/>
    <w:rsid w:val="00525A90"/>
    <w:rsid w:val="00525AE6"/>
    <w:rsid w:val="00525F71"/>
    <w:rsid w:val="00526049"/>
    <w:rsid w:val="00526270"/>
    <w:rsid w:val="00526431"/>
    <w:rsid w:val="00526665"/>
    <w:rsid w:val="005269C2"/>
    <w:rsid w:val="00526C8A"/>
    <w:rsid w:val="005271A9"/>
    <w:rsid w:val="00527489"/>
    <w:rsid w:val="00527C8D"/>
    <w:rsid w:val="0053012B"/>
    <w:rsid w:val="00530AFD"/>
    <w:rsid w:val="0053173A"/>
    <w:rsid w:val="00531824"/>
    <w:rsid w:val="005318AA"/>
    <w:rsid w:val="00531AF4"/>
    <w:rsid w:val="00531F71"/>
    <w:rsid w:val="00532462"/>
    <w:rsid w:val="005325B3"/>
    <w:rsid w:val="00532B16"/>
    <w:rsid w:val="00532C9D"/>
    <w:rsid w:val="00533215"/>
    <w:rsid w:val="005334E4"/>
    <w:rsid w:val="0053383B"/>
    <w:rsid w:val="0053392E"/>
    <w:rsid w:val="005347FB"/>
    <w:rsid w:val="005349EB"/>
    <w:rsid w:val="00534AA6"/>
    <w:rsid w:val="00534B9F"/>
    <w:rsid w:val="00534C83"/>
    <w:rsid w:val="00534FDD"/>
    <w:rsid w:val="00535A27"/>
    <w:rsid w:val="00536AEE"/>
    <w:rsid w:val="005372F2"/>
    <w:rsid w:val="0053757A"/>
    <w:rsid w:val="0053794A"/>
    <w:rsid w:val="00537BE9"/>
    <w:rsid w:val="00537C01"/>
    <w:rsid w:val="00537E4A"/>
    <w:rsid w:val="00540147"/>
    <w:rsid w:val="00541274"/>
    <w:rsid w:val="005417A0"/>
    <w:rsid w:val="00541ABD"/>
    <w:rsid w:val="00541E2B"/>
    <w:rsid w:val="005421D5"/>
    <w:rsid w:val="00542223"/>
    <w:rsid w:val="00542252"/>
    <w:rsid w:val="00543235"/>
    <w:rsid w:val="005436D7"/>
    <w:rsid w:val="00543703"/>
    <w:rsid w:val="00543A66"/>
    <w:rsid w:val="00543A83"/>
    <w:rsid w:val="00544436"/>
    <w:rsid w:val="0054556F"/>
    <w:rsid w:val="00545BAD"/>
    <w:rsid w:val="00545C3D"/>
    <w:rsid w:val="00545E6A"/>
    <w:rsid w:val="00546310"/>
    <w:rsid w:val="00546738"/>
    <w:rsid w:val="005467D6"/>
    <w:rsid w:val="00546942"/>
    <w:rsid w:val="00546B39"/>
    <w:rsid w:val="005503FB"/>
    <w:rsid w:val="00550D6F"/>
    <w:rsid w:val="005511B1"/>
    <w:rsid w:val="00551E52"/>
    <w:rsid w:val="00552038"/>
    <w:rsid w:val="005521CF"/>
    <w:rsid w:val="0055233E"/>
    <w:rsid w:val="00552569"/>
    <w:rsid w:val="00552FF4"/>
    <w:rsid w:val="00553C7C"/>
    <w:rsid w:val="0055410A"/>
    <w:rsid w:val="0055450F"/>
    <w:rsid w:val="005547CB"/>
    <w:rsid w:val="00554DF7"/>
    <w:rsid w:val="00554E35"/>
    <w:rsid w:val="00555713"/>
    <w:rsid w:val="00555772"/>
    <w:rsid w:val="00555D6F"/>
    <w:rsid w:val="00555F15"/>
    <w:rsid w:val="005565C1"/>
    <w:rsid w:val="00556680"/>
    <w:rsid w:val="005567BF"/>
    <w:rsid w:val="005569D2"/>
    <w:rsid w:val="005570E7"/>
    <w:rsid w:val="0055718D"/>
    <w:rsid w:val="00557464"/>
    <w:rsid w:val="0055771C"/>
    <w:rsid w:val="00557A73"/>
    <w:rsid w:val="00557CAB"/>
    <w:rsid w:val="00557E81"/>
    <w:rsid w:val="00560AC9"/>
    <w:rsid w:val="00561250"/>
    <w:rsid w:val="0056134D"/>
    <w:rsid w:val="00561425"/>
    <w:rsid w:val="00561A95"/>
    <w:rsid w:val="00561BF6"/>
    <w:rsid w:val="00561C55"/>
    <w:rsid w:val="00562B03"/>
    <w:rsid w:val="00562BE1"/>
    <w:rsid w:val="00562CDC"/>
    <w:rsid w:val="00563FD2"/>
    <w:rsid w:val="0056434D"/>
    <w:rsid w:val="005665E1"/>
    <w:rsid w:val="00566897"/>
    <w:rsid w:val="00566EE8"/>
    <w:rsid w:val="0056719E"/>
    <w:rsid w:val="00567261"/>
    <w:rsid w:val="00567B86"/>
    <w:rsid w:val="005701C5"/>
    <w:rsid w:val="00570225"/>
    <w:rsid w:val="005703E3"/>
    <w:rsid w:val="0057054C"/>
    <w:rsid w:val="005708C3"/>
    <w:rsid w:val="005708C6"/>
    <w:rsid w:val="00570C83"/>
    <w:rsid w:val="00571358"/>
    <w:rsid w:val="00571382"/>
    <w:rsid w:val="00571AB7"/>
    <w:rsid w:val="00572583"/>
    <w:rsid w:val="00572643"/>
    <w:rsid w:val="0057283F"/>
    <w:rsid w:val="00572F26"/>
    <w:rsid w:val="005730FF"/>
    <w:rsid w:val="0057380A"/>
    <w:rsid w:val="0057388D"/>
    <w:rsid w:val="00573BB0"/>
    <w:rsid w:val="00573D2B"/>
    <w:rsid w:val="00573F24"/>
    <w:rsid w:val="00574167"/>
    <w:rsid w:val="005753DB"/>
    <w:rsid w:val="00575C65"/>
    <w:rsid w:val="00575DF8"/>
    <w:rsid w:val="00576A37"/>
    <w:rsid w:val="0057700C"/>
    <w:rsid w:val="00577368"/>
    <w:rsid w:val="005777AC"/>
    <w:rsid w:val="00577EB4"/>
    <w:rsid w:val="005801F2"/>
    <w:rsid w:val="0058109E"/>
    <w:rsid w:val="0058157A"/>
    <w:rsid w:val="005815D2"/>
    <w:rsid w:val="005815EF"/>
    <w:rsid w:val="005818D4"/>
    <w:rsid w:val="005819D7"/>
    <w:rsid w:val="00581F40"/>
    <w:rsid w:val="005829CC"/>
    <w:rsid w:val="00582E3D"/>
    <w:rsid w:val="00582F97"/>
    <w:rsid w:val="00583147"/>
    <w:rsid w:val="005836D0"/>
    <w:rsid w:val="00583B1D"/>
    <w:rsid w:val="00583E78"/>
    <w:rsid w:val="00584496"/>
    <w:rsid w:val="005848FE"/>
    <w:rsid w:val="00584B08"/>
    <w:rsid w:val="00585C3A"/>
    <w:rsid w:val="0058628A"/>
    <w:rsid w:val="00587117"/>
    <w:rsid w:val="0058759B"/>
    <w:rsid w:val="0058764D"/>
    <w:rsid w:val="00590885"/>
    <w:rsid w:val="00590BF6"/>
    <w:rsid w:val="00591029"/>
    <w:rsid w:val="00591198"/>
    <w:rsid w:val="00591B9C"/>
    <w:rsid w:val="00592160"/>
    <w:rsid w:val="005923C9"/>
    <w:rsid w:val="00592797"/>
    <w:rsid w:val="0059280C"/>
    <w:rsid w:val="0059284F"/>
    <w:rsid w:val="00593EC6"/>
    <w:rsid w:val="00594131"/>
    <w:rsid w:val="00594294"/>
    <w:rsid w:val="005943C6"/>
    <w:rsid w:val="00594AD2"/>
    <w:rsid w:val="00594CE2"/>
    <w:rsid w:val="00595777"/>
    <w:rsid w:val="00595E99"/>
    <w:rsid w:val="00596308"/>
    <w:rsid w:val="005968C4"/>
    <w:rsid w:val="005969D3"/>
    <w:rsid w:val="00596FC4"/>
    <w:rsid w:val="0059715B"/>
    <w:rsid w:val="00597605"/>
    <w:rsid w:val="00597A36"/>
    <w:rsid w:val="005A05C6"/>
    <w:rsid w:val="005A0753"/>
    <w:rsid w:val="005A0ABB"/>
    <w:rsid w:val="005A0CB6"/>
    <w:rsid w:val="005A2229"/>
    <w:rsid w:val="005A320D"/>
    <w:rsid w:val="005A36E3"/>
    <w:rsid w:val="005A37D9"/>
    <w:rsid w:val="005A3860"/>
    <w:rsid w:val="005A3A31"/>
    <w:rsid w:val="005A3E5C"/>
    <w:rsid w:val="005A5084"/>
    <w:rsid w:val="005A588D"/>
    <w:rsid w:val="005A59CF"/>
    <w:rsid w:val="005A6A3A"/>
    <w:rsid w:val="005A6D74"/>
    <w:rsid w:val="005A77C8"/>
    <w:rsid w:val="005A7F40"/>
    <w:rsid w:val="005A7F72"/>
    <w:rsid w:val="005B0635"/>
    <w:rsid w:val="005B0DA7"/>
    <w:rsid w:val="005B1CA2"/>
    <w:rsid w:val="005B2380"/>
    <w:rsid w:val="005B2EB8"/>
    <w:rsid w:val="005B355C"/>
    <w:rsid w:val="005B3C7C"/>
    <w:rsid w:val="005B3D6D"/>
    <w:rsid w:val="005B4911"/>
    <w:rsid w:val="005B4C5C"/>
    <w:rsid w:val="005B4E83"/>
    <w:rsid w:val="005B5425"/>
    <w:rsid w:val="005B54FE"/>
    <w:rsid w:val="005B5A55"/>
    <w:rsid w:val="005B5A66"/>
    <w:rsid w:val="005B5B4E"/>
    <w:rsid w:val="005B5E1D"/>
    <w:rsid w:val="005B6FAE"/>
    <w:rsid w:val="005B703E"/>
    <w:rsid w:val="005B7319"/>
    <w:rsid w:val="005B7403"/>
    <w:rsid w:val="005B7824"/>
    <w:rsid w:val="005B7BA0"/>
    <w:rsid w:val="005C0059"/>
    <w:rsid w:val="005C0561"/>
    <w:rsid w:val="005C0625"/>
    <w:rsid w:val="005C0904"/>
    <w:rsid w:val="005C09BF"/>
    <w:rsid w:val="005C0D61"/>
    <w:rsid w:val="005C0DDE"/>
    <w:rsid w:val="005C1225"/>
    <w:rsid w:val="005C132F"/>
    <w:rsid w:val="005C172E"/>
    <w:rsid w:val="005C1752"/>
    <w:rsid w:val="005C2144"/>
    <w:rsid w:val="005C376D"/>
    <w:rsid w:val="005C429C"/>
    <w:rsid w:val="005C4B4D"/>
    <w:rsid w:val="005C4DE3"/>
    <w:rsid w:val="005C5379"/>
    <w:rsid w:val="005C5849"/>
    <w:rsid w:val="005C589B"/>
    <w:rsid w:val="005C665F"/>
    <w:rsid w:val="005C6D38"/>
    <w:rsid w:val="005C6E82"/>
    <w:rsid w:val="005C7417"/>
    <w:rsid w:val="005C7A54"/>
    <w:rsid w:val="005C7CAD"/>
    <w:rsid w:val="005C7EF8"/>
    <w:rsid w:val="005D02FA"/>
    <w:rsid w:val="005D047B"/>
    <w:rsid w:val="005D0790"/>
    <w:rsid w:val="005D20FC"/>
    <w:rsid w:val="005D2394"/>
    <w:rsid w:val="005D24A2"/>
    <w:rsid w:val="005D2A49"/>
    <w:rsid w:val="005D2B76"/>
    <w:rsid w:val="005D2EE8"/>
    <w:rsid w:val="005D480E"/>
    <w:rsid w:val="005D4980"/>
    <w:rsid w:val="005D54E7"/>
    <w:rsid w:val="005D5E46"/>
    <w:rsid w:val="005D609E"/>
    <w:rsid w:val="005D616E"/>
    <w:rsid w:val="005D64A5"/>
    <w:rsid w:val="005D6929"/>
    <w:rsid w:val="005D6B30"/>
    <w:rsid w:val="005D6E1C"/>
    <w:rsid w:val="005D7E04"/>
    <w:rsid w:val="005D7F79"/>
    <w:rsid w:val="005E0082"/>
    <w:rsid w:val="005E07E6"/>
    <w:rsid w:val="005E1393"/>
    <w:rsid w:val="005E1629"/>
    <w:rsid w:val="005E1647"/>
    <w:rsid w:val="005E25A9"/>
    <w:rsid w:val="005E2E0F"/>
    <w:rsid w:val="005E35FD"/>
    <w:rsid w:val="005E383F"/>
    <w:rsid w:val="005E4807"/>
    <w:rsid w:val="005E48F7"/>
    <w:rsid w:val="005E5563"/>
    <w:rsid w:val="005E5A9A"/>
    <w:rsid w:val="005E66F1"/>
    <w:rsid w:val="005E699F"/>
    <w:rsid w:val="005E6AFB"/>
    <w:rsid w:val="005E6CFB"/>
    <w:rsid w:val="005E6E51"/>
    <w:rsid w:val="005E7698"/>
    <w:rsid w:val="005F083F"/>
    <w:rsid w:val="005F0B4C"/>
    <w:rsid w:val="005F0B53"/>
    <w:rsid w:val="005F0C46"/>
    <w:rsid w:val="005F1AC5"/>
    <w:rsid w:val="005F1FE4"/>
    <w:rsid w:val="005F239E"/>
    <w:rsid w:val="005F369B"/>
    <w:rsid w:val="005F3F7F"/>
    <w:rsid w:val="005F40E5"/>
    <w:rsid w:val="005F422B"/>
    <w:rsid w:val="005F46D9"/>
    <w:rsid w:val="005F47C8"/>
    <w:rsid w:val="005F47E6"/>
    <w:rsid w:val="005F4950"/>
    <w:rsid w:val="005F4E4D"/>
    <w:rsid w:val="005F5409"/>
    <w:rsid w:val="005F660A"/>
    <w:rsid w:val="005F6697"/>
    <w:rsid w:val="005F6F9C"/>
    <w:rsid w:val="005F6FFC"/>
    <w:rsid w:val="005F7A6F"/>
    <w:rsid w:val="005F7DC8"/>
    <w:rsid w:val="006004DE"/>
    <w:rsid w:val="00601072"/>
    <w:rsid w:val="006012CD"/>
    <w:rsid w:val="0060144E"/>
    <w:rsid w:val="00601A1C"/>
    <w:rsid w:val="00601FCD"/>
    <w:rsid w:val="00602354"/>
    <w:rsid w:val="0060254B"/>
    <w:rsid w:val="0060268D"/>
    <w:rsid w:val="006039C5"/>
    <w:rsid w:val="00603B1B"/>
    <w:rsid w:val="00603CEE"/>
    <w:rsid w:val="006043D7"/>
    <w:rsid w:val="00604554"/>
    <w:rsid w:val="00604594"/>
    <w:rsid w:val="00604708"/>
    <w:rsid w:val="00604CFF"/>
    <w:rsid w:val="00605399"/>
    <w:rsid w:val="006054EE"/>
    <w:rsid w:val="0060591D"/>
    <w:rsid w:val="006059EC"/>
    <w:rsid w:val="00605B5D"/>
    <w:rsid w:val="00606E74"/>
    <w:rsid w:val="0060717F"/>
    <w:rsid w:val="006074B1"/>
    <w:rsid w:val="00607ADE"/>
    <w:rsid w:val="00607E68"/>
    <w:rsid w:val="00610224"/>
    <w:rsid w:val="006102C6"/>
    <w:rsid w:val="006103F0"/>
    <w:rsid w:val="006113A9"/>
    <w:rsid w:val="00612C73"/>
    <w:rsid w:val="006134CE"/>
    <w:rsid w:val="006138D8"/>
    <w:rsid w:val="00614064"/>
    <w:rsid w:val="006141D8"/>
    <w:rsid w:val="00614926"/>
    <w:rsid w:val="00614B82"/>
    <w:rsid w:val="00614CB4"/>
    <w:rsid w:val="00614D1E"/>
    <w:rsid w:val="0061524B"/>
    <w:rsid w:val="0061561C"/>
    <w:rsid w:val="0061565F"/>
    <w:rsid w:val="0061583E"/>
    <w:rsid w:val="00615BDB"/>
    <w:rsid w:val="006164F9"/>
    <w:rsid w:val="0061651F"/>
    <w:rsid w:val="00616885"/>
    <w:rsid w:val="0061717F"/>
    <w:rsid w:val="006173C3"/>
    <w:rsid w:val="00617503"/>
    <w:rsid w:val="006175CF"/>
    <w:rsid w:val="006200FE"/>
    <w:rsid w:val="006201A2"/>
    <w:rsid w:val="00620254"/>
    <w:rsid w:val="00620686"/>
    <w:rsid w:val="006209E8"/>
    <w:rsid w:val="00621B6A"/>
    <w:rsid w:val="00621C0B"/>
    <w:rsid w:val="00621C72"/>
    <w:rsid w:val="00621CAD"/>
    <w:rsid w:val="00622A67"/>
    <w:rsid w:val="00623427"/>
    <w:rsid w:val="00623607"/>
    <w:rsid w:val="00623832"/>
    <w:rsid w:val="00624560"/>
    <w:rsid w:val="00624C6E"/>
    <w:rsid w:val="00624FB3"/>
    <w:rsid w:val="00625B24"/>
    <w:rsid w:val="0062657C"/>
    <w:rsid w:val="00626C25"/>
    <w:rsid w:val="00626E64"/>
    <w:rsid w:val="0062715A"/>
    <w:rsid w:val="00627584"/>
    <w:rsid w:val="00627BA3"/>
    <w:rsid w:val="00627C39"/>
    <w:rsid w:val="00627E44"/>
    <w:rsid w:val="006300D7"/>
    <w:rsid w:val="00630573"/>
    <w:rsid w:val="00631007"/>
    <w:rsid w:val="00631826"/>
    <w:rsid w:val="00631D05"/>
    <w:rsid w:val="00631F5B"/>
    <w:rsid w:val="0063260C"/>
    <w:rsid w:val="006326BC"/>
    <w:rsid w:val="00632927"/>
    <w:rsid w:val="00632A0E"/>
    <w:rsid w:val="00632A4C"/>
    <w:rsid w:val="00632B4D"/>
    <w:rsid w:val="006334BF"/>
    <w:rsid w:val="00633951"/>
    <w:rsid w:val="00633965"/>
    <w:rsid w:val="00633B5E"/>
    <w:rsid w:val="00633C0A"/>
    <w:rsid w:val="0063405E"/>
    <w:rsid w:val="006341AD"/>
    <w:rsid w:val="00634733"/>
    <w:rsid w:val="006347F5"/>
    <w:rsid w:val="00635C0F"/>
    <w:rsid w:val="00635EDC"/>
    <w:rsid w:val="00635F56"/>
    <w:rsid w:val="00636094"/>
    <w:rsid w:val="0063634D"/>
    <w:rsid w:val="00636A76"/>
    <w:rsid w:val="006373C7"/>
    <w:rsid w:val="00637AAF"/>
    <w:rsid w:val="00637E00"/>
    <w:rsid w:val="006401C6"/>
    <w:rsid w:val="00640207"/>
    <w:rsid w:val="00640222"/>
    <w:rsid w:val="00640225"/>
    <w:rsid w:val="006404C3"/>
    <w:rsid w:val="006406B0"/>
    <w:rsid w:val="006406D9"/>
    <w:rsid w:val="006409F3"/>
    <w:rsid w:val="00640E0F"/>
    <w:rsid w:val="00640E8B"/>
    <w:rsid w:val="00641061"/>
    <w:rsid w:val="006419ED"/>
    <w:rsid w:val="0064233A"/>
    <w:rsid w:val="00642D10"/>
    <w:rsid w:val="00642FB7"/>
    <w:rsid w:val="00643426"/>
    <w:rsid w:val="00643769"/>
    <w:rsid w:val="00643D1A"/>
    <w:rsid w:val="00644200"/>
    <w:rsid w:val="0064428B"/>
    <w:rsid w:val="00644511"/>
    <w:rsid w:val="0064486C"/>
    <w:rsid w:val="00644E60"/>
    <w:rsid w:val="006455C4"/>
    <w:rsid w:val="00645A0C"/>
    <w:rsid w:val="006461C1"/>
    <w:rsid w:val="006461D3"/>
    <w:rsid w:val="006467B2"/>
    <w:rsid w:val="006471EC"/>
    <w:rsid w:val="0064779E"/>
    <w:rsid w:val="00647CB3"/>
    <w:rsid w:val="00650150"/>
    <w:rsid w:val="00650854"/>
    <w:rsid w:val="006509C4"/>
    <w:rsid w:val="00650D1E"/>
    <w:rsid w:val="00650EB8"/>
    <w:rsid w:val="00650F7C"/>
    <w:rsid w:val="00650FBE"/>
    <w:rsid w:val="00650FDB"/>
    <w:rsid w:val="006513D5"/>
    <w:rsid w:val="006518B1"/>
    <w:rsid w:val="006519FC"/>
    <w:rsid w:val="00651AD3"/>
    <w:rsid w:val="00651D9C"/>
    <w:rsid w:val="00651FA0"/>
    <w:rsid w:val="00652C3D"/>
    <w:rsid w:val="00652C98"/>
    <w:rsid w:val="00652ED9"/>
    <w:rsid w:val="00653245"/>
    <w:rsid w:val="00653273"/>
    <w:rsid w:val="0065416C"/>
    <w:rsid w:val="006544F6"/>
    <w:rsid w:val="00654D38"/>
    <w:rsid w:val="00655070"/>
    <w:rsid w:val="00655223"/>
    <w:rsid w:val="00655780"/>
    <w:rsid w:val="0065594D"/>
    <w:rsid w:val="006561FF"/>
    <w:rsid w:val="00656624"/>
    <w:rsid w:val="00656D6F"/>
    <w:rsid w:val="00657005"/>
    <w:rsid w:val="006578D9"/>
    <w:rsid w:val="00657E02"/>
    <w:rsid w:val="00657F67"/>
    <w:rsid w:val="0066012A"/>
    <w:rsid w:val="006605DC"/>
    <w:rsid w:val="00660731"/>
    <w:rsid w:val="006615EB"/>
    <w:rsid w:val="00661636"/>
    <w:rsid w:val="00661B9F"/>
    <w:rsid w:val="00661CC2"/>
    <w:rsid w:val="00662166"/>
    <w:rsid w:val="00662C91"/>
    <w:rsid w:val="00662FA2"/>
    <w:rsid w:val="006635DC"/>
    <w:rsid w:val="006637D7"/>
    <w:rsid w:val="00663908"/>
    <w:rsid w:val="006646F4"/>
    <w:rsid w:val="00665029"/>
    <w:rsid w:val="00665229"/>
    <w:rsid w:val="00665316"/>
    <w:rsid w:val="006654E8"/>
    <w:rsid w:val="0066568F"/>
    <w:rsid w:val="00665BC9"/>
    <w:rsid w:val="00665CCE"/>
    <w:rsid w:val="006672FC"/>
    <w:rsid w:val="006676AF"/>
    <w:rsid w:val="00667A27"/>
    <w:rsid w:val="006704BF"/>
    <w:rsid w:val="00670614"/>
    <w:rsid w:val="00670AD6"/>
    <w:rsid w:val="00670ADA"/>
    <w:rsid w:val="00670ECD"/>
    <w:rsid w:val="006723AF"/>
    <w:rsid w:val="0067252A"/>
    <w:rsid w:val="00672966"/>
    <w:rsid w:val="0067313C"/>
    <w:rsid w:val="006735BC"/>
    <w:rsid w:val="00673BDE"/>
    <w:rsid w:val="00673EB7"/>
    <w:rsid w:val="00673FBF"/>
    <w:rsid w:val="00674460"/>
    <w:rsid w:val="006747B4"/>
    <w:rsid w:val="00675652"/>
    <w:rsid w:val="00675B68"/>
    <w:rsid w:val="006760F8"/>
    <w:rsid w:val="006767B8"/>
    <w:rsid w:val="00677725"/>
    <w:rsid w:val="0068013A"/>
    <w:rsid w:val="00680A97"/>
    <w:rsid w:val="00680F30"/>
    <w:rsid w:val="00680F81"/>
    <w:rsid w:val="0068102D"/>
    <w:rsid w:val="00681C78"/>
    <w:rsid w:val="00681EBF"/>
    <w:rsid w:val="0068226B"/>
    <w:rsid w:val="006826E5"/>
    <w:rsid w:val="00682ED3"/>
    <w:rsid w:val="006830BC"/>
    <w:rsid w:val="006834CD"/>
    <w:rsid w:val="00683754"/>
    <w:rsid w:val="00683D7F"/>
    <w:rsid w:val="00684258"/>
    <w:rsid w:val="00684828"/>
    <w:rsid w:val="006848DC"/>
    <w:rsid w:val="00685725"/>
    <w:rsid w:val="00685D3B"/>
    <w:rsid w:val="0068623E"/>
    <w:rsid w:val="00686366"/>
    <w:rsid w:val="0068653A"/>
    <w:rsid w:val="00686EB0"/>
    <w:rsid w:val="0068721F"/>
    <w:rsid w:val="006872DF"/>
    <w:rsid w:val="00687A55"/>
    <w:rsid w:val="00687CF0"/>
    <w:rsid w:val="006908FB"/>
    <w:rsid w:val="00690D12"/>
    <w:rsid w:val="00690F0E"/>
    <w:rsid w:val="006919C5"/>
    <w:rsid w:val="00692799"/>
    <w:rsid w:val="006927F0"/>
    <w:rsid w:val="00692A0D"/>
    <w:rsid w:val="00692D87"/>
    <w:rsid w:val="00692F7C"/>
    <w:rsid w:val="00693077"/>
    <w:rsid w:val="00693295"/>
    <w:rsid w:val="00693AE4"/>
    <w:rsid w:val="0069447C"/>
    <w:rsid w:val="006949AD"/>
    <w:rsid w:val="00694AA9"/>
    <w:rsid w:val="00695547"/>
    <w:rsid w:val="00696244"/>
    <w:rsid w:val="006969D6"/>
    <w:rsid w:val="00696C6B"/>
    <w:rsid w:val="00696ECA"/>
    <w:rsid w:val="0069755C"/>
    <w:rsid w:val="006979DC"/>
    <w:rsid w:val="00697C2C"/>
    <w:rsid w:val="006A05EF"/>
    <w:rsid w:val="006A0889"/>
    <w:rsid w:val="006A0942"/>
    <w:rsid w:val="006A18DD"/>
    <w:rsid w:val="006A2347"/>
    <w:rsid w:val="006A24B3"/>
    <w:rsid w:val="006A25DB"/>
    <w:rsid w:val="006A27DD"/>
    <w:rsid w:val="006A2C24"/>
    <w:rsid w:val="006A2D0E"/>
    <w:rsid w:val="006A2D30"/>
    <w:rsid w:val="006A2E66"/>
    <w:rsid w:val="006A3227"/>
    <w:rsid w:val="006A3396"/>
    <w:rsid w:val="006A3F94"/>
    <w:rsid w:val="006A4113"/>
    <w:rsid w:val="006A4992"/>
    <w:rsid w:val="006A49B5"/>
    <w:rsid w:val="006A4B25"/>
    <w:rsid w:val="006A5A45"/>
    <w:rsid w:val="006A5CA3"/>
    <w:rsid w:val="006A5E26"/>
    <w:rsid w:val="006A653B"/>
    <w:rsid w:val="006A676A"/>
    <w:rsid w:val="006A6B69"/>
    <w:rsid w:val="006A7500"/>
    <w:rsid w:val="006A7574"/>
    <w:rsid w:val="006B0489"/>
    <w:rsid w:val="006B163E"/>
    <w:rsid w:val="006B166D"/>
    <w:rsid w:val="006B1701"/>
    <w:rsid w:val="006B19B2"/>
    <w:rsid w:val="006B1A5C"/>
    <w:rsid w:val="006B1B1C"/>
    <w:rsid w:val="006B1DA2"/>
    <w:rsid w:val="006B1F5F"/>
    <w:rsid w:val="006B21E9"/>
    <w:rsid w:val="006B23BC"/>
    <w:rsid w:val="006B242D"/>
    <w:rsid w:val="006B32EF"/>
    <w:rsid w:val="006B393F"/>
    <w:rsid w:val="006B3E55"/>
    <w:rsid w:val="006B4448"/>
    <w:rsid w:val="006B6AD0"/>
    <w:rsid w:val="006B6BA3"/>
    <w:rsid w:val="006B6C95"/>
    <w:rsid w:val="006B6EE0"/>
    <w:rsid w:val="006B71E5"/>
    <w:rsid w:val="006B725C"/>
    <w:rsid w:val="006B7864"/>
    <w:rsid w:val="006B7C8F"/>
    <w:rsid w:val="006C03B2"/>
    <w:rsid w:val="006C0748"/>
    <w:rsid w:val="006C09DD"/>
    <w:rsid w:val="006C1A29"/>
    <w:rsid w:val="006C1B3F"/>
    <w:rsid w:val="006C1C66"/>
    <w:rsid w:val="006C1D2A"/>
    <w:rsid w:val="006C36BA"/>
    <w:rsid w:val="006C375B"/>
    <w:rsid w:val="006C3EC8"/>
    <w:rsid w:val="006C3F66"/>
    <w:rsid w:val="006C44D3"/>
    <w:rsid w:val="006C45C1"/>
    <w:rsid w:val="006C4B11"/>
    <w:rsid w:val="006C4D69"/>
    <w:rsid w:val="006C50C3"/>
    <w:rsid w:val="006C566C"/>
    <w:rsid w:val="006C57EC"/>
    <w:rsid w:val="006C581A"/>
    <w:rsid w:val="006C5C20"/>
    <w:rsid w:val="006C5FF1"/>
    <w:rsid w:val="006C604E"/>
    <w:rsid w:val="006C6287"/>
    <w:rsid w:val="006C677C"/>
    <w:rsid w:val="006C6E92"/>
    <w:rsid w:val="006C72B7"/>
    <w:rsid w:val="006C75C9"/>
    <w:rsid w:val="006C7A5E"/>
    <w:rsid w:val="006D0060"/>
    <w:rsid w:val="006D0AC5"/>
    <w:rsid w:val="006D0F58"/>
    <w:rsid w:val="006D11A8"/>
    <w:rsid w:val="006D15E6"/>
    <w:rsid w:val="006D1A23"/>
    <w:rsid w:val="006D1F1A"/>
    <w:rsid w:val="006D2052"/>
    <w:rsid w:val="006D21FF"/>
    <w:rsid w:val="006D31AF"/>
    <w:rsid w:val="006D31DD"/>
    <w:rsid w:val="006D3CB5"/>
    <w:rsid w:val="006D45F0"/>
    <w:rsid w:val="006D492A"/>
    <w:rsid w:val="006D493C"/>
    <w:rsid w:val="006D54C7"/>
    <w:rsid w:val="006D559C"/>
    <w:rsid w:val="006D59BF"/>
    <w:rsid w:val="006D5EC2"/>
    <w:rsid w:val="006D5FEF"/>
    <w:rsid w:val="006D7598"/>
    <w:rsid w:val="006D7B93"/>
    <w:rsid w:val="006D7DAD"/>
    <w:rsid w:val="006E0B16"/>
    <w:rsid w:val="006E1419"/>
    <w:rsid w:val="006E176F"/>
    <w:rsid w:val="006E22CC"/>
    <w:rsid w:val="006E3D3A"/>
    <w:rsid w:val="006E3F51"/>
    <w:rsid w:val="006E512D"/>
    <w:rsid w:val="006E554E"/>
    <w:rsid w:val="006E5E18"/>
    <w:rsid w:val="006E6F03"/>
    <w:rsid w:val="006E71A8"/>
    <w:rsid w:val="006E7496"/>
    <w:rsid w:val="006E7969"/>
    <w:rsid w:val="006E7E49"/>
    <w:rsid w:val="006E7F71"/>
    <w:rsid w:val="006F05C2"/>
    <w:rsid w:val="006F090B"/>
    <w:rsid w:val="006F0C12"/>
    <w:rsid w:val="006F0EB1"/>
    <w:rsid w:val="006F1951"/>
    <w:rsid w:val="006F1D86"/>
    <w:rsid w:val="006F2063"/>
    <w:rsid w:val="006F230B"/>
    <w:rsid w:val="006F291E"/>
    <w:rsid w:val="006F3052"/>
    <w:rsid w:val="006F314D"/>
    <w:rsid w:val="006F35FF"/>
    <w:rsid w:val="006F3B01"/>
    <w:rsid w:val="006F4189"/>
    <w:rsid w:val="006F557B"/>
    <w:rsid w:val="006F592F"/>
    <w:rsid w:val="006F5B41"/>
    <w:rsid w:val="006F5D9B"/>
    <w:rsid w:val="006F6689"/>
    <w:rsid w:val="006F6740"/>
    <w:rsid w:val="006F7305"/>
    <w:rsid w:val="006F746D"/>
    <w:rsid w:val="006F7586"/>
    <w:rsid w:val="006F7A92"/>
    <w:rsid w:val="006F7E42"/>
    <w:rsid w:val="006F7F06"/>
    <w:rsid w:val="00700042"/>
    <w:rsid w:val="0070023A"/>
    <w:rsid w:val="00700382"/>
    <w:rsid w:val="00700536"/>
    <w:rsid w:val="00700C39"/>
    <w:rsid w:val="007016D5"/>
    <w:rsid w:val="007017EA"/>
    <w:rsid w:val="0070181F"/>
    <w:rsid w:val="0070193E"/>
    <w:rsid w:val="00701B27"/>
    <w:rsid w:val="007036E5"/>
    <w:rsid w:val="00704123"/>
    <w:rsid w:val="007047A7"/>
    <w:rsid w:val="007052D4"/>
    <w:rsid w:val="00706BA9"/>
    <w:rsid w:val="007073A4"/>
    <w:rsid w:val="0070743B"/>
    <w:rsid w:val="007077DF"/>
    <w:rsid w:val="007101EE"/>
    <w:rsid w:val="00710203"/>
    <w:rsid w:val="00710994"/>
    <w:rsid w:val="007109CD"/>
    <w:rsid w:val="00710A3E"/>
    <w:rsid w:val="00710D33"/>
    <w:rsid w:val="00711760"/>
    <w:rsid w:val="0071196B"/>
    <w:rsid w:val="00711A0F"/>
    <w:rsid w:val="00711AE4"/>
    <w:rsid w:val="00711C0D"/>
    <w:rsid w:val="00711D10"/>
    <w:rsid w:val="00711D73"/>
    <w:rsid w:val="00712A0F"/>
    <w:rsid w:val="00712FDB"/>
    <w:rsid w:val="0071374D"/>
    <w:rsid w:val="00713951"/>
    <w:rsid w:val="00714312"/>
    <w:rsid w:val="00714D6A"/>
    <w:rsid w:val="00715511"/>
    <w:rsid w:val="00715F49"/>
    <w:rsid w:val="007163BF"/>
    <w:rsid w:val="0071642C"/>
    <w:rsid w:val="0071649C"/>
    <w:rsid w:val="00716FC0"/>
    <w:rsid w:val="00717267"/>
    <w:rsid w:val="007178EE"/>
    <w:rsid w:val="0071792C"/>
    <w:rsid w:val="00717E92"/>
    <w:rsid w:val="00720087"/>
    <w:rsid w:val="00720759"/>
    <w:rsid w:val="00720DCD"/>
    <w:rsid w:val="00720E6C"/>
    <w:rsid w:val="007215A9"/>
    <w:rsid w:val="0072190B"/>
    <w:rsid w:val="00721AB9"/>
    <w:rsid w:val="00721E1D"/>
    <w:rsid w:val="00722B72"/>
    <w:rsid w:val="00722FFA"/>
    <w:rsid w:val="00723416"/>
    <w:rsid w:val="00723D56"/>
    <w:rsid w:val="00724426"/>
    <w:rsid w:val="00724E7F"/>
    <w:rsid w:val="00725068"/>
    <w:rsid w:val="0072560E"/>
    <w:rsid w:val="00725CB6"/>
    <w:rsid w:val="00726281"/>
    <w:rsid w:val="0072665F"/>
    <w:rsid w:val="00727BDB"/>
    <w:rsid w:val="00727E9F"/>
    <w:rsid w:val="0073126A"/>
    <w:rsid w:val="0073128B"/>
    <w:rsid w:val="0073171A"/>
    <w:rsid w:val="00732DA4"/>
    <w:rsid w:val="00733858"/>
    <w:rsid w:val="00733A80"/>
    <w:rsid w:val="0073497A"/>
    <w:rsid w:val="00734C0A"/>
    <w:rsid w:val="00734E3E"/>
    <w:rsid w:val="00735C16"/>
    <w:rsid w:val="00735FB4"/>
    <w:rsid w:val="0073637C"/>
    <w:rsid w:val="00736D7B"/>
    <w:rsid w:val="00737251"/>
    <w:rsid w:val="007377ED"/>
    <w:rsid w:val="007379C8"/>
    <w:rsid w:val="007400B9"/>
    <w:rsid w:val="007406C0"/>
    <w:rsid w:val="00740AC1"/>
    <w:rsid w:val="0074108B"/>
    <w:rsid w:val="007420C9"/>
    <w:rsid w:val="00742695"/>
    <w:rsid w:val="00742A51"/>
    <w:rsid w:val="00743867"/>
    <w:rsid w:val="00743C30"/>
    <w:rsid w:val="00743CA6"/>
    <w:rsid w:val="00744055"/>
    <w:rsid w:val="007456BE"/>
    <w:rsid w:val="0074576E"/>
    <w:rsid w:val="007458B2"/>
    <w:rsid w:val="00745EBB"/>
    <w:rsid w:val="00746167"/>
    <w:rsid w:val="00746199"/>
    <w:rsid w:val="007470EB"/>
    <w:rsid w:val="007472D5"/>
    <w:rsid w:val="00747446"/>
    <w:rsid w:val="00747BD8"/>
    <w:rsid w:val="00747C7F"/>
    <w:rsid w:val="00747F05"/>
    <w:rsid w:val="0075038A"/>
    <w:rsid w:val="007509F9"/>
    <w:rsid w:val="00750FB7"/>
    <w:rsid w:val="00751751"/>
    <w:rsid w:val="00751831"/>
    <w:rsid w:val="00751F76"/>
    <w:rsid w:val="00752497"/>
    <w:rsid w:val="00752FE7"/>
    <w:rsid w:val="00753F01"/>
    <w:rsid w:val="0075412E"/>
    <w:rsid w:val="00754D64"/>
    <w:rsid w:val="00754D7A"/>
    <w:rsid w:val="00755B06"/>
    <w:rsid w:val="00755E06"/>
    <w:rsid w:val="007565E2"/>
    <w:rsid w:val="007572E9"/>
    <w:rsid w:val="00757A61"/>
    <w:rsid w:val="00757CD9"/>
    <w:rsid w:val="00757E8E"/>
    <w:rsid w:val="00757FE8"/>
    <w:rsid w:val="007600CF"/>
    <w:rsid w:val="00760756"/>
    <w:rsid w:val="00760D79"/>
    <w:rsid w:val="007611EE"/>
    <w:rsid w:val="007613AF"/>
    <w:rsid w:val="007619FB"/>
    <w:rsid w:val="0076200C"/>
    <w:rsid w:val="00762924"/>
    <w:rsid w:val="0076295C"/>
    <w:rsid w:val="00763055"/>
    <w:rsid w:val="007639D5"/>
    <w:rsid w:val="00763A95"/>
    <w:rsid w:val="00764EB8"/>
    <w:rsid w:val="00765098"/>
    <w:rsid w:val="00765FDC"/>
    <w:rsid w:val="00766559"/>
    <w:rsid w:val="00766B0E"/>
    <w:rsid w:val="00766BFB"/>
    <w:rsid w:val="00767230"/>
    <w:rsid w:val="0076731C"/>
    <w:rsid w:val="0076747C"/>
    <w:rsid w:val="007678B6"/>
    <w:rsid w:val="00770CEE"/>
    <w:rsid w:val="007721AD"/>
    <w:rsid w:val="00772D15"/>
    <w:rsid w:val="00772DC3"/>
    <w:rsid w:val="007733C4"/>
    <w:rsid w:val="00773552"/>
    <w:rsid w:val="00774360"/>
    <w:rsid w:val="007743A1"/>
    <w:rsid w:val="007743BB"/>
    <w:rsid w:val="007744EF"/>
    <w:rsid w:val="00774FAC"/>
    <w:rsid w:val="00775BAA"/>
    <w:rsid w:val="00775EFD"/>
    <w:rsid w:val="00775F11"/>
    <w:rsid w:val="007768F2"/>
    <w:rsid w:val="00776C72"/>
    <w:rsid w:val="00776E9E"/>
    <w:rsid w:val="00777053"/>
    <w:rsid w:val="00777BE9"/>
    <w:rsid w:val="00777C12"/>
    <w:rsid w:val="00777EE9"/>
    <w:rsid w:val="00780980"/>
    <w:rsid w:val="007809E1"/>
    <w:rsid w:val="007812F9"/>
    <w:rsid w:val="0078131E"/>
    <w:rsid w:val="0078146E"/>
    <w:rsid w:val="0078165E"/>
    <w:rsid w:val="007816FD"/>
    <w:rsid w:val="00781B9A"/>
    <w:rsid w:val="00781DAD"/>
    <w:rsid w:val="0078243D"/>
    <w:rsid w:val="00782D8A"/>
    <w:rsid w:val="007833C3"/>
    <w:rsid w:val="007837BE"/>
    <w:rsid w:val="0078380D"/>
    <w:rsid w:val="00783ED3"/>
    <w:rsid w:val="007841D8"/>
    <w:rsid w:val="00784281"/>
    <w:rsid w:val="007842FE"/>
    <w:rsid w:val="00784702"/>
    <w:rsid w:val="00784C31"/>
    <w:rsid w:val="00784EA1"/>
    <w:rsid w:val="00784FC7"/>
    <w:rsid w:val="00785561"/>
    <w:rsid w:val="00785FF3"/>
    <w:rsid w:val="007861D1"/>
    <w:rsid w:val="00786272"/>
    <w:rsid w:val="007864B2"/>
    <w:rsid w:val="00786620"/>
    <w:rsid w:val="007868B7"/>
    <w:rsid w:val="00786BA1"/>
    <w:rsid w:val="00786BC0"/>
    <w:rsid w:val="00786F57"/>
    <w:rsid w:val="00787736"/>
    <w:rsid w:val="00787A55"/>
    <w:rsid w:val="00787FF1"/>
    <w:rsid w:val="007916D2"/>
    <w:rsid w:val="00791ADE"/>
    <w:rsid w:val="00791BEA"/>
    <w:rsid w:val="00791E61"/>
    <w:rsid w:val="007921BA"/>
    <w:rsid w:val="007923CC"/>
    <w:rsid w:val="007926AB"/>
    <w:rsid w:val="007926B7"/>
    <w:rsid w:val="00792ECC"/>
    <w:rsid w:val="007939C7"/>
    <w:rsid w:val="00793F70"/>
    <w:rsid w:val="007947FB"/>
    <w:rsid w:val="007954AC"/>
    <w:rsid w:val="0079566F"/>
    <w:rsid w:val="0079601B"/>
    <w:rsid w:val="007960A3"/>
    <w:rsid w:val="007962E1"/>
    <w:rsid w:val="0079653B"/>
    <w:rsid w:val="00797140"/>
    <w:rsid w:val="00797DAA"/>
    <w:rsid w:val="00797FCF"/>
    <w:rsid w:val="007A0616"/>
    <w:rsid w:val="007A0DAC"/>
    <w:rsid w:val="007A1189"/>
    <w:rsid w:val="007A15BA"/>
    <w:rsid w:val="007A1B63"/>
    <w:rsid w:val="007A1CD0"/>
    <w:rsid w:val="007A200C"/>
    <w:rsid w:val="007A2BFF"/>
    <w:rsid w:val="007A3395"/>
    <w:rsid w:val="007A3505"/>
    <w:rsid w:val="007A3BF2"/>
    <w:rsid w:val="007A48AB"/>
    <w:rsid w:val="007A4AF1"/>
    <w:rsid w:val="007A4C96"/>
    <w:rsid w:val="007A4F85"/>
    <w:rsid w:val="007A5288"/>
    <w:rsid w:val="007A589D"/>
    <w:rsid w:val="007A618D"/>
    <w:rsid w:val="007A6333"/>
    <w:rsid w:val="007A6477"/>
    <w:rsid w:val="007A6909"/>
    <w:rsid w:val="007A6D63"/>
    <w:rsid w:val="007A7390"/>
    <w:rsid w:val="007A73A9"/>
    <w:rsid w:val="007A7481"/>
    <w:rsid w:val="007A75A3"/>
    <w:rsid w:val="007B0253"/>
    <w:rsid w:val="007B073B"/>
    <w:rsid w:val="007B1061"/>
    <w:rsid w:val="007B1B9A"/>
    <w:rsid w:val="007B1F9A"/>
    <w:rsid w:val="007B20F6"/>
    <w:rsid w:val="007B22D1"/>
    <w:rsid w:val="007B2638"/>
    <w:rsid w:val="007B2840"/>
    <w:rsid w:val="007B2CF0"/>
    <w:rsid w:val="007B3231"/>
    <w:rsid w:val="007B3476"/>
    <w:rsid w:val="007B448A"/>
    <w:rsid w:val="007B44DC"/>
    <w:rsid w:val="007B4543"/>
    <w:rsid w:val="007B4937"/>
    <w:rsid w:val="007B4EEB"/>
    <w:rsid w:val="007B56EB"/>
    <w:rsid w:val="007B5A66"/>
    <w:rsid w:val="007B630D"/>
    <w:rsid w:val="007C0880"/>
    <w:rsid w:val="007C0BD2"/>
    <w:rsid w:val="007C0F3A"/>
    <w:rsid w:val="007C1065"/>
    <w:rsid w:val="007C1537"/>
    <w:rsid w:val="007C1B45"/>
    <w:rsid w:val="007C1B94"/>
    <w:rsid w:val="007C1CF3"/>
    <w:rsid w:val="007C1F20"/>
    <w:rsid w:val="007C2A39"/>
    <w:rsid w:val="007C3D88"/>
    <w:rsid w:val="007C3F14"/>
    <w:rsid w:val="007C3FF2"/>
    <w:rsid w:val="007C4DE7"/>
    <w:rsid w:val="007C508D"/>
    <w:rsid w:val="007C515A"/>
    <w:rsid w:val="007C527C"/>
    <w:rsid w:val="007C52ED"/>
    <w:rsid w:val="007C52F0"/>
    <w:rsid w:val="007C56CE"/>
    <w:rsid w:val="007C5CE6"/>
    <w:rsid w:val="007C5DB6"/>
    <w:rsid w:val="007C5F2C"/>
    <w:rsid w:val="007C64BC"/>
    <w:rsid w:val="007C6939"/>
    <w:rsid w:val="007C6941"/>
    <w:rsid w:val="007C6D1B"/>
    <w:rsid w:val="007C6D8A"/>
    <w:rsid w:val="007C6F2E"/>
    <w:rsid w:val="007C7A94"/>
    <w:rsid w:val="007C7EF3"/>
    <w:rsid w:val="007D020B"/>
    <w:rsid w:val="007D098C"/>
    <w:rsid w:val="007D11B6"/>
    <w:rsid w:val="007D149C"/>
    <w:rsid w:val="007D1B7C"/>
    <w:rsid w:val="007D214A"/>
    <w:rsid w:val="007D248D"/>
    <w:rsid w:val="007D357E"/>
    <w:rsid w:val="007D3889"/>
    <w:rsid w:val="007D38E0"/>
    <w:rsid w:val="007D39D7"/>
    <w:rsid w:val="007D4FF2"/>
    <w:rsid w:val="007D512C"/>
    <w:rsid w:val="007D526F"/>
    <w:rsid w:val="007D58C7"/>
    <w:rsid w:val="007D5E74"/>
    <w:rsid w:val="007D6310"/>
    <w:rsid w:val="007D673F"/>
    <w:rsid w:val="007D678A"/>
    <w:rsid w:val="007D68F4"/>
    <w:rsid w:val="007D6CE5"/>
    <w:rsid w:val="007D6EF0"/>
    <w:rsid w:val="007D7042"/>
    <w:rsid w:val="007D7059"/>
    <w:rsid w:val="007D7886"/>
    <w:rsid w:val="007E0162"/>
    <w:rsid w:val="007E0986"/>
    <w:rsid w:val="007E0A1B"/>
    <w:rsid w:val="007E0C8C"/>
    <w:rsid w:val="007E1479"/>
    <w:rsid w:val="007E1A55"/>
    <w:rsid w:val="007E1CB1"/>
    <w:rsid w:val="007E201B"/>
    <w:rsid w:val="007E2146"/>
    <w:rsid w:val="007E266B"/>
    <w:rsid w:val="007E2B64"/>
    <w:rsid w:val="007E3AF7"/>
    <w:rsid w:val="007E3E22"/>
    <w:rsid w:val="007E40B6"/>
    <w:rsid w:val="007E437C"/>
    <w:rsid w:val="007E48CD"/>
    <w:rsid w:val="007E48E4"/>
    <w:rsid w:val="007E531F"/>
    <w:rsid w:val="007E5FFD"/>
    <w:rsid w:val="007E6434"/>
    <w:rsid w:val="007E6735"/>
    <w:rsid w:val="007E67F4"/>
    <w:rsid w:val="007E72CE"/>
    <w:rsid w:val="007E7B2B"/>
    <w:rsid w:val="007F05E0"/>
    <w:rsid w:val="007F0B77"/>
    <w:rsid w:val="007F0C23"/>
    <w:rsid w:val="007F0DD3"/>
    <w:rsid w:val="007F18C0"/>
    <w:rsid w:val="007F2DBB"/>
    <w:rsid w:val="007F2ED4"/>
    <w:rsid w:val="007F3FB0"/>
    <w:rsid w:val="007F43A9"/>
    <w:rsid w:val="007F4FA6"/>
    <w:rsid w:val="007F5608"/>
    <w:rsid w:val="007F5874"/>
    <w:rsid w:val="007F5D4A"/>
    <w:rsid w:val="007F5D62"/>
    <w:rsid w:val="007F6562"/>
    <w:rsid w:val="007F65F2"/>
    <w:rsid w:val="007F70D6"/>
    <w:rsid w:val="007F7864"/>
    <w:rsid w:val="007F795B"/>
    <w:rsid w:val="00800104"/>
    <w:rsid w:val="00800184"/>
    <w:rsid w:val="008002B7"/>
    <w:rsid w:val="00800994"/>
    <w:rsid w:val="00800D5F"/>
    <w:rsid w:val="008013B8"/>
    <w:rsid w:val="008016ED"/>
    <w:rsid w:val="0080179D"/>
    <w:rsid w:val="00801838"/>
    <w:rsid w:val="00801E12"/>
    <w:rsid w:val="00802410"/>
    <w:rsid w:val="0080346F"/>
    <w:rsid w:val="00803E2E"/>
    <w:rsid w:val="008041E1"/>
    <w:rsid w:val="00804867"/>
    <w:rsid w:val="00804B2F"/>
    <w:rsid w:val="00804C6A"/>
    <w:rsid w:val="0080614F"/>
    <w:rsid w:val="00806979"/>
    <w:rsid w:val="0080699F"/>
    <w:rsid w:val="00806BBF"/>
    <w:rsid w:val="00806D29"/>
    <w:rsid w:val="0080731F"/>
    <w:rsid w:val="0080770D"/>
    <w:rsid w:val="00807D28"/>
    <w:rsid w:val="00807D5E"/>
    <w:rsid w:val="00807E1B"/>
    <w:rsid w:val="00807FBF"/>
    <w:rsid w:val="0081012C"/>
    <w:rsid w:val="008108EA"/>
    <w:rsid w:val="00810DE9"/>
    <w:rsid w:val="00810EAE"/>
    <w:rsid w:val="00811036"/>
    <w:rsid w:val="008123D5"/>
    <w:rsid w:val="008124FE"/>
    <w:rsid w:val="008127B0"/>
    <w:rsid w:val="00812E3A"/>
    <w:rsid w:val="00813CE0"/>
    <w:rsid w:val="0081433F"/>
    <w:rsid w:val="008147CC"/>
    <w:rsid w:val="00814B38"/>
    <w:rsid w:val="00814B65"/>
    <w:rsid w:val="00814D2B"/>
    <w:rsid w:val="008154B6"/>
    <w:rsid w:val="008155E8"/>
    <w:rsid w:val="00815706"/>
    <w:rsid w:val="00815C6F"/>
    <w:rsid w:val="00816A28"/>
    <w:rsid w:val="00816A54"/>
    <w:rsid w:val="00816D94"/>
    <w:rsid w:val="00816E4E"/>
    <w:rsid w:val="0081787C"/>
    <w:rsid w:val="00817B8F"/>
    <w:rsid w:val="00817C96"/>
    <w:rsid w:val="00817D2A"/>
    <w:rsid w:val="00817F27"/>
    <w:rsid w:val="00820E05"/>
    <w:rsid w:val="0082172C"/>
    <w:rsid w:val="008218CE"/>
    <w:rsid w:val="00823335"/>
    <w:rsid w:val="00823742"/>
    <w:rsid w:val="008237B2"/>
    <w:rsid w:val="00823A67"/>
    <w:rsid w:val="00823F61"/>
    <w:rsid w:val="0082449E"/>
    <w:rsid w:val="008249FF"/>
    <w:rsid w:val="008251EC"/>
    <w:rsid w:val="00825D08"/>
    <w:rsid w:val="00826204"/>
    <w:rsid w:val="008263E0"/>
    <w:rsid w:val="00826D90"/>
    <w:rsid w:val="00827015"/>
    <w:rsid w:val="00827109"/>
    <w:rsid w:val="0082739A"/>
    <w:rsid w:val="00827A41"/>
    <w:rsid w:val="00827AF3"/>
    <w:rsid w:val="00831B47"/>
    <w:rsid w:val="00832142"/>
    <w:rsid w:val="00832C18"/>
    <w:rsid w:val="00832CAF"/>
    <w:rsid w:val="0083417A"/>
    <w:rsid w:val="00834512"/>
    <w:rsid w:val="008349E7"/>
    <w:rsid w:val="00835710"/>
    <w:rsid w:val="00835B82"/>
    <w:rsid w:val="00836133"/>
    <w:rsid w:val="008361D7"/>
    <w:rsid w:val="0083657B"/>
    <w:rsid w:val="00836B5B"/>
    <w:rsid w:val="0083768C"/>
    <w:rsid w:val="0083799F"/>
    <w:rsid w:val="008401C3"/>
    <w:rsid w:val="008403AE"/>
    <w:rsid w:val="008404D7"/>
    <w:rsid w:val="00840634"/>
    <w:rsid w:val="00840A68"/>
    <w:rsid w:val="00840A83"/>
    <w:rsid w:val="00840D46"/>
    <w:rsid w:val="00841573"/>
    <w:rsid w:val="008419A1"/>
    <w:rsid w:val="00841CB7"/>
    <w:rsid w:val="00842061"/>
    <w:rsid w:val="00842205"/>
    <w:rsid w:val="0084283E"/>
    <w:rsid w:val="00842DB7"/>
    <w:rsid w:val="0084309C"/>
    <w:rsid w:val="008432B3"/>
    <w:rsid w:val="0084380B"/>
    <w:rsid w:val="0084387F"/>
    <w:rsid w:val="00843AFD"/>
    <w:rsid w:val="008444F8"/>
    <w:rsid w:val="00844750"/>
    <w:rsid w:val="00844E48"/>
    <w:rsid w:val="00845F51"/>
    <w:rsid w:val="00846106"/>
    <w:rsid w:val="00846467"/>
    <w:rsid w:val="008466E5"/>
    <w:rsid w:val="008467C7"/>
    <w:rsid w:val="00847991"/>
    <w:rsid w:val="00847C4E"/>
    <w:rsid w:val="00850FC5"/>
    <w:rsid w:val="00851611"/>
    <w:rsid w:val="00851B22"/>
    <w:rsid w:val="00852338"/>
    <w:rsid w:val="00853C45"/>
    <w:rsid w:val="00854090"/>
    <w:rsid w:val="00854983"/>
    <w:rsid w:val="00855E17"/>
    <w:rsid w:val="00856301"/>
    <w:rsid w:val="008563E1"/>
    <w:rsid w:val="008569AC"/>
    <w:rsid w:val="008569DF"/>
    <w:rsid w:val="00856E4A"/>
    <w:rsid w:val="0085722A"/>
    <w:rsid w:val="00857C34"/>
    <w:rsid w:val="0086037F"/>
    <w:rsid w:val="00860642"/>
    <w:rsid w:val="0086113A"/>
    <w:rsid w:val="00861B41"/>
    <w:rsid w:val="00861D65"/>
    <w:rsid w:val="00861DA1"/>
    <w:rsid w:val="00861FD1"/>
    <w:rsid w:val="008620C2"/>
    <w:rsid w:val="00862173"/>
    <w:rsid w:val="00862290"/>
    <w:rsid w:val="008626B0"/>
    <w:rsid w:val="00862924"/>
    <w:rsid w:val="00862988"/>
    <w:rsid w:val="00863479"/>
    <w:rsid w:val="00863AA0"/>
    <w:rsid w:val="00863BBC"/>
    <w:rsid w:val="008646AA"/>
    <w:rsid w:val="00864A9F"/>
    <w:rsid w:val="00864C07"/>
    <w:rsid w:val="008650AB"/>
    <w:rsid w:val="00865696"/>
    <w:rsid w:val="00865D4C"/>
    <w:rsid w:val="00865DE1"/>
    <w:rsid w:val="00865F43"/>
    <w:rsid w:val="00867ADD"/>
    <w:rsid w:val="00870018"/>
    <w:rsid w:val="00870643"/>
    <w:rsid w:val="00870793"/>
    <w:rsid w:val="00870A1C"/>
    <w:rsid w:val="00871029"/>
    <w:rsid w:val="00871096"/>
    <w:rsid w:val="00871171"/>
    <w:rsid w:val="00871D14"/>
    <w:rsid w:val="008722B0"/>
    <w:rsid w:val="0087250F"/>
    <w:rsid w:val="008734E7"/>
    <w:rsid w:val="00873881"/>
    <w:rsid w:val="00873BF0"/>
    <w:rsid w:val="00874E33"/>
    <w:rsid w:val="00874FAC"/>
    <w:rsid w:val="0087504C"/>
    <w:rsid w:val="00875905"/>
    <w:rsid w:val="00875F79"/>
    <w:rsid w:val="00875FBD"/>
    <w:rsid w:val="0087673C"/>
    <w:rsid w:val="00876AC7"/>
    <w:rsid w:val="008778DA"/>
    <w:rsid w:val="00877C57"/>
    <w:rsid w:val="00877FA3"/>
    <w:rsid w:val="00880258"/>
    <w:rsid w:val="008804C9"/>
    <w:rsid w:val="0088087E"/>
    <w:rsid w:val="00880D84"/>
    <w:rsid w:val="00880E2F"/>
    <w:rsid w:val="00881053"/>
    <w:rsid w:val="008810DF"/>
    <w:rsid w:val="008810FA"/>
    <w:rsid w:val="0088130E"/>
    <w:rsid w:val="00881842"/>
    <w:rsid w:val="00881F28"/>
    <w:rsid w:val="00882BB1"/>
    <w:rsid w:val="00882DE5"/>
    <w:rsid w:val="00883004"/>
    <w:rsid w:val="008836E4"/>
    <w:rsid w:val="00883CCB"/>
    <w:rsid w:val="00883ED6"/>
    <w:rsid w:val="00884255"/>
    <w:rsid w:val="0088425B"/>
    <w:rsid w:val="0088579F"/>
    <w:rsid w:val="00885D5D"/>
    <w:rsid w:val="00885F46"/>
    <w:rsid w:val="0088651F"/>
    <w:rsid w:val="00886DE0"/>
    <w:rsid w:val="00887771"/>
    <w:rsid w:val="008907B2"/>
    <w:rsid w:val="00890B0C"/>
    <w:rsid w:val="00890BCD"/>
    <w:rsid w:val="00890F04"/>
    <w:rsid w:val="00891448"/>
    <w:rsid w:val="00891EA6"/>
    <w:rsid w:val="00891F63"/>
    <w:rsid w:val="008922DF"/>
    <w:rsid w:val="00892309"/>
    <w:rsid w:val="00892698"/>
    <w:rsid w:val="00893024"/>
    <w:rsid w:val="00893B3B"/>
    <w:rsid w:val="0089401A"/>
    <w:rsid w:val="00895243"/>
    <w:rsid w:val="00895993"/>
    <w:rsid w:val="00895A0C"/>
    <w:rsid w:val="00895EB1"/>
    <w:rsid w:val="00896D10"/>
    <w:rsid w:val="00896DF5"/>
    <w:rsid w:val="008970F6"/>
    <w:rsid w:val="008973B3"/>
    <w:rsid w:val="008A0173"/>
    <w:rsid w:val="008A0339"/>
    <w:rsid w:val="008A03A0"/>
    <w:rsid w:val="008A0473"/>
    <w:rsid w:val="008A04C7"/>
    <w:rsid w:val="008A1C65"/>
    <w:rsid w:val="008A1C79"/>
    <w:rsid w:val="008A1EA1"/>
    <w:rsid w:val="008A24BD"/>
    <w:rsid w:val="008A2AAE"/>
    <w:rsid w:val="008A2F26"/>
    <w:rsid w:val="008A36ED"/>
    <w:rsid w:val="008A3898"/>
    <w:rsid w:val="008A42D8"/>
    <w:rsid w:val="008A457F"/>
    <w:rsid w:val="008A53C3"/>
    <w:rsid w:val="008A59CC"/>
    <w:rsid w:val="008A59E9"/>
    <w:rsid w:val="008A5DCC"/>
    <w:rsid w:val="008A631F"/>
    <w:rsid w:val="008A668F"/>
    <w:rsid w:val="008A72A4"/>
    <w:rsid w:val="008A758D"/>
    <w:rsid w:val="008A75C5"/>
    <w:rsid w:val="008A7669"/>
    <w:rsid w:val="008A7819"/>
    <w:rsid w:val="008A7D9C"/>
    <w:rsid w:val="008B01A2"/>
    <w:rsid w:val="008B097E"/>
    <w:rsid w:val="008B0CD0"/>
    <w:rsid w:val="008B0EC7"/>
    <w:rsid w:val="008B130E"/>
    <w:rsid w:val="008B1651"/>
    <w:rsid w:val="008B175A"/>
    <w:rsid w:val="008B1964"/>
    <w:rsid w:val="008B1B98"/>
    <w:rsid w:val="008B21F5"/>
    <w:rsid w:val="008B269F"/>
    <w:rsid w:val="008B29E7"/>
    <w:rsid w:val="008B2A2E"/>
    <w:rsid w:val="008B2D1D"/>
    <w:rsid w:val="008B2DEB"/>
    <w:rsid w:val="008B392B"/>
    <w:rsid w:val="008B41EF"/>
    <w:rsid w:val="008B4230"/>
    <w:rsid w:val="008B447F"/>
    <w:rsid w:val="008B4B0D"/>
    <w:rsid w:val="008B4B33"/>
    <w:rsid w:val="008B4D26"/>
    <w:rsid w:val="008B5437"/>
    <w:rsid w:val="008B5577"/>
    <w:rsid w:val="008B5686"/>
    <w:rsid w:val="008B60ED"/>
    <w:rsid w:val="008B658C"/>
    <w:rsid w:val="008B6E5C"/>
    <w:rsid w:val="008C025C"/>
    <w:rsid w:val="008C06AA"/>
    <w:rsid w:val="008C1C15"/>
    <w:rsid w:val="008C2426"/>
    <w:rsid w:val="008C2453"/>
    <w:rsid w:val="008C26B4"/>
    <w:rsid w:val="008C2767"/>
    <w:rsid w:val="008C33FF"/>
    <w:rsid w:val="008C3660"/>
    <w:rsid w:val="008C3751"/>
    <w:rsid w:val="008C4224"/>
    <w:rsid w:val="008C4B47"/>
    <w:rsid w:val="008C538A"/>
    <w:rsid w:val="008C575E"/>
    <w:rsid w:val="008C59D5"/>
    <w:rsid w:val="008C5B10"/>
    <w:rsid w:val="008C69C9"/>
    <w:rsid w:val="008C6C7A"/>
    <w:rsid w:val="008C6E48"/>
    <w:rsid w:val="008C6EE3"/>
    <w:rsid w:val="008C6F4F"/>
    <w:rsid w:val="008C6FD7"/>
    <w:rsid w:val="008C74A9"/>
    <w:rsid w:val="008C74CC"/>
    <w:rsid w:val="008C7EC0"/>
    <w:rsid w:val="008C7ECB"/>
    <w:rsid w:val="008C7F77"/>
    <w:rsid w:val="008D0459"/>
    <w:rsid w:val="008D05D2"/>
    <w:rsid w:val="008D0C36"/>
    <w:rsid w:val="008D102B"/>
    <w:rsid w:val="008D10A8"/>
    <w:rsid w:val="008D13DC"/>
    <w:rsid w:val="008D149D"/>
    <w:rsid w:val="008D1E23"/>
    <w:rsid w:val="008D22FA"/>
    <w:rsid w:val="008D2461"/>
    <w:rsid w:val="008D2A02"/>
    <w:rsid w:val="008D2B8F"/>
    <w:rsid w:val="008D3208"/>
    <w:rsid w:val="008D3F99"/>
    <w:rsid w:val="008D453F"/>
    <w:rsid w:val="008D458C"/>
    <w:rsid w:val="008D4B87"/>
    <w:rsid w:val="008D508F"/>
    <w:rsid w:val="008D538D"/>
    <w:rsid w:val="008D573F"/>
    <w:rsid w:val="008D592F"/>
    <w:rsid w:val="008D5FCD"/>
    <w:rsid w:val="008D6733"/>
    <w:rsid w:val="008D6A17"/>
    <w:rsid w:val="008D6F90"/>
    <w:rsid w:val="008D7554"/>
    <w:rsid w:val="008D7615"/>
    <w:rsid w:val="008D76A0"/>
    <w:rsid w:val="008D7DBB"/>
    <w:rsid w:val="008D7DEB"/>
    <w:rsid w:val="008E04B5"/>
    <w:rsid w:val="008E074C"/>
    <w:rsid w:val="008E0CDD"/>
    <w:rsid w:val="008E0E89"/>
    <w:rsid w:val="008E0E8C"/>
    <w:rsid w:val="008E1217"/>
    <w:rsid w:val="008E1FDF"/>
    <w:rsid w:val="008E2051"/>
    <w:rsid w:val="008E20EC"/>
    <w:rsid w:val="008E2562"/>
    <w:rsid w:val="008E2B47"/>
    <w:rsid w:val="008E378A"/>
    <w:rsid w:val="008E3F52"/>
    <w:rsid w:val="008E412D"/>
    <w:rsid w:val="008E4155"/>
    <w:rsid w:val="008E451A"/>
    <w:rsid w:val="008E4590"/>
    <w:rsid w:val="008E4F75"/>
    <w:rsid w:val="008E50F9"/>
    <w:rsid w:val="008E5B5F"/>
    <w:rsid w:val="008E5D5A"/>
    <w:rsid w:val="008E6788"/>
    <w:rsid w:val="008E7769"/>
    <w:rsid w:val="008E78F3"/>
    <w:rsid w:val="008E7C5A"/>
    <w:rsid w:val="008E7DB3"/>
    <w:rsid w:val="008F01AB"/>
    <w:rsid w:val="008F0441"/>
    <w:rsid w:val="008F0460"/>
    <w:rsid w:val="008F08C4"/>
    <w:rsid w:val="008F15F7"/>
    <w:rsid w:val="008F1CF8"/>
    <w:rsid w:val="008F2201"/>
    <w:rsid w:val="008F28AE"/>
    <w:rsid w:val="008F3D2D"/>
    <w:rsid w:val="008F3D7C"/>
    <w:rsid w:val="008F3DC9"/>
    <w:rsid w:val="008F4107"/>
    <w:rsid w:val="008F4BFE"/>
    <w:rsid w:val="008F4E3F"/>
    <w:rsid w:val="008F595E"/>
    <w:rsid w:val="008F5BAD"/>
    <w:rsid w:val="008F6188"/>
    <w:rsid w:val="008F6649"/>
    <w:rsid w:val="008F69B8"/>
    <w:rsid w:val="008F69B9"/>
    <w:rsid w:val="008F6CD1"/>
    <w:rsid w:val="008F70BA"/>
    <w:rsid w:val="008F7BD6"/>
    <w:rsid w:val="008F7CEF"/>
    <w:rsid w:val="009000FD"/>
    <w:rsid w:val="00900DDE"/>
    <w:rsid w:val="00900DF1"/>
    <w:rsid w:val="00901845"/>
    <w:rsid w:val="009022BC"/>
    <w:rsid w:val="0090255A"/>
    <w:rsid w:val="009025D4"/>
    <w:rsid w:val="00902654"/>
    <w:rsid w:val="00902734"/>
    <w:rsid w:val="00903281"/>
    <w:rsid w:val="00903E8E"/>
    <w:rsid w:val="00903F59"/>
    <w:rsid w:val="009045B6"/>
    <w:rsid w:val="009045C7"/>
    <w:rsid w:val="0090480E"/>
    <w:rsid w:val="009049B8"/>
    <w:rsid w:val="00904A62"/>
    <w:rsid w:val="00904B6D"/>
    <w:rsid w:val="00905A06"/>
    <w:rsid w:val="00906100"/>
    <w:rsid w:val="009067B8"/>
    <w:rsid w:val="00906EED"/>
    <w:rsid w:val="00907071"/>
    <w:rsid w:val="0090715C"/>
    <w:rsid w:val="0090765E"/>
    <w:rsid w:val="009108A7"/>
    <w:rsid w:val="00910A15"/>
    <w:rsid w:val="00911DD1"/>
    <w:rsid w:val="00911E1A"/>
    <w:rsid w:val="009123B9"/>
    <w:rsid w:val="00912B2F"/>
    <w:rsid w:val="009136FC"/>
    <w:rsid w:val="00913CB4"/>
    <w:rsid w:val="00913F4C"/>
    <w:rsid w:val="00913FB4"/>
    <w:rsid w:val="0091404B"/>
    <w:rsid w:val="0091423A"/>
    <w:rsid w:val="00914A5D"/>
    <w:rsid w:val="00915032"/>
    <w:rsid w:val="0091537E"/>
    <w:rsid w:val="009154BD"/>
    <w:rsid w:val="0091610F"/>
    <w:rsid w:val="009161BA"/>
    <w:rsid w:val="00916517"/>
    <w:rsid w:val="00916B1B"/>
    <w:rsid w:val="009173E3"/>
    <w:rsid w:val="009216BF"/>
    <w:rsid w:val="009218D2"/>
    <w:rsid w:val="00921A74"/>
    <w:rsid w:val="00921B1F"/>
    <w:rsid w:val="00921C9F"/>
    <w:rsid w:val="00921ED5"/>
    <w:rsid w:val="00921FA1"/>
    <w:rsid w:val="009225B6"/>
    <w:rsid w:val="00923151"/>
    <w:rsid w:val="00924108"/>
    <w:rsid w:val="0092441B"/>
    <w:rsid w:val="00924FED"/>
    <w:rsid w:val="0092507E"/>
    <w:rsid w:val="0092538E"/>
    <w:rsid w:val="00925836"/>
    <w:rsid w:val="009259FB"/>
    <w:rsid w:val="00925DD1"/>
    <w:rsid w:val="009260EC"/>
    <w:rsid w:val="00926264"/>
    <w:rsid w:val="00926595"/>
    <w:rsid w:val="0092698B"/>
    <w:rsid w:val="009269EB"/>
    <w:rsid w:val="009278FE"/>
    <w:rsid w:val="00930305"/>
    <w:rsid w:val="0093063D"/>
    <w:rsid w:val="0093135E"/>
    <w:rsid w:val="0093195A"/>
    <w:rsid w:val="00932109"/>
    <w:rsid w:val="009322AC"/>
    <w:rsid w:val="009324B1"/>
    <w:rsid w:val="009327B5"/>
    <w:rsid w:val="009327EB"/>
    <w:rsid w:val="00932A20"/>
    <w:rsid w:val="0093339F"/>
    <w:rsid w:val="00933D61"/>
    <w:rsid w:val="00933DE4"/>
    <w:rsid w:val="00934201"/>
    <w:rsid w:val="00934C9A"/>
    <w:rsid w:val="00935B52"/>
    <w:rsid w:val="009364B5"/>
    <w:rsid w:val="009370A6"/>
    <w:rsid w:val="00937AC7"/>
    <w:rsid w:val="00937D15"/>
    <w:rsid w:val="00940608"/>
    <w:rsid w:val="009406AF"/>
    <w:rsid w:val="00940A5D"/>
    <w:rsid w:val="00940BCB"/>
    <w:rsid w:val="00940D85"/>
    <w:rsid w:val="00940DF4"/>
    <w:rsid w:val="00940FB5"/>
    <w:rsid w:val="0094148B"/>
    <w:rsid w:val="009419A6"/>
    <w:rsid w:val="00941A1C"/>
    <w:rsid w:val="00941B97"/>
    <w:rsid w:val="009420F9"/>
    <w:rsid w:val="00942BB8"/>
    <w:rsid w:val="0094335F"/>
    <w:rsid w:val="00943AF7"/>
    <w:rsid w:val="00944202"/>
    <w:rsid w:val="00944335"/>
    <w:rsid w:val="00944AF4"/>
    <w:rsid w:val="009451D6"/>
    <w:rsid w:val="00945E49"/>
    <w:rsid w:val="009462D8"/>
    <w:rsid w:val="00946388"/>
    <w:rsid w:val="0094639B"/>
    <w:rsid w:val="0094663A"/>
    <w:rsid w:val="00947B2A"/>
    <w:rsid w:val="009509D7"/>
    <w:rsid w:val="00950B09"/>
    <w:rsid w:val="00950D26"/>
    <w:rsid w:val="00950DD1"/>
    <w:rsid w:val="00951417"/>
    <w:rsid w:val="0095154C"/>
    <w:rsid w:val="00951995"/>
    <w:rsid w:val="00951C7E"/>
    <w:rsid w:val="00951CF6"/>
    <w:rsid w:val="00951DDA"/>
    <w:rsid w:val="00952ACA"/>
    <w:rsid w:val="00953049"/>
    <w:rsid w:val="009537A7"/>
    <w:rsid w:val="00953805"/>
    <w:rsid w:val="009538B9"/>
    <w:rsid w:val="00953B1F"/>
    <w:rsid w:val="00954224"/>
    <w:rsid w:val="009548C3"/>
    <w:rsid w:val="0095506D"/>
    <w:rsid w:val="009555E2"/>
    <w:rsid w:val="009557DF"/>
    <w:rsid w:val="00955A2E"/>
    <w:rsid w:val="00955CC9"/>
    <w:rsid w:val="00956101"/>
    <w:rsid w:val="0095689A"/>
    <w:rsid w:val="00957487"/>
    <w:rsid w:val="009574C0"/>
    <w:rsid w:val="00957D9C"/>
    <w:rsid w:val="009603AB"/>
    <w:rsid w:val="009604AC"/>
    <w:rsid w:val="009607AF"/>
    <w:rsid w:val="00960A88"/>
    <w:rsid w:val="00960C68"/>
    <w:rsid w:val="00960CB6"/>
    <w:rsid w:val="00960D27"/>
    <w:rsid w:val="00961023"/>
    <w:rsid w:val="009612F1"/>
    <w:rsid w:val="009616FA"/>
    <w:rsid w:val="00961BAB"/>
    <w:rsid w:val="00961E6D"/>
    <w:rsid w:val="00961F21"/>
    <w:rsid w:val="009621FF"/>
    <w:rsid w:val="00962872"/>
    <w:rsid w:val="0096392B"/>
    <w:rsid w:val="0096397B"/>
    <w:rsid w:val="00964C2A"/>
    <w:rsid w:val="00964E3C"/>
    <w:rsid w:val="00964E69"/>
    <w:rsid w:val="0096504D"/>
    <w:rsid w:val="009654F0"/>
    <w:rsid w:val="009659EA"/>
    <w:rsid w:val="009661C5"/>
    <w:rsid w:val="0096691D"/>
    <w:rsid w:val="009669E3"/>
    <w:rsid w:val="00966E41"/>
    <w:rsid w:val="00966EC4"/>
    <w:rsid w:val="009673FE"/>
    <w:rsid w:val="0096766C"/>
    <w:rsid w:val="00967851"/>
    <w:rsid w:val="00967D2D"/>
    <w:rsid w:val="00970430"/>
    <w:rsid w:val="00970F7A"/>
    <w:rsid w:val="00970FE3"/>
    <w:rsid w:val="00971D2A"/>
    <w:rsid w:val="00971EC5"/>
    <w:rsid w:val="00971F13"/>
    <w:rsid w:val="00971F6B"/>
    <w:rsid w:val="00971FCC"/>
    <w:rsid w:val="009724A2"/>
    <w:rsid w:val="0097298A"/>
    <w:rsid w:val="00972BB7"/>
    <w:rsid w:val="00972C06"/>
    <w:rsid w:val="00972F4C"/>
    <w:rsid w:val="00972FEB"/>
    <w:rsid w:val="00973257"/>
    <w:rsid w:val="0097383E"/>
    <w:rsid w:val="009738E5"/>
    <w:rsid w:val="00973F29"/>
    <w:rsid w:val="00974182"/>
    <w:rsid w:val="009744FF"/>
    <w:rsid w:val="00974520"/>
    <w:rsid w:val="00974EBD"/>
    <w:rsid w:val="009751BA"/>
    <w:rsid w:val="00977852"/>
    <w:rsid w:val="009778AB"/>
    <w:rsid w:val="00980403"/>
    <w:rsid w:val="009804CB"/>
    <w:rsid w:val="009809DD"/>
    <w:rsid w:val="00980CEC"/>
    <w:rsid w:val="00980F14"/>
    <w:rsid w:val="009810B6"/>
    <w:rsid w:val="00982AB4"/>
    <w:rsid w:val="00982E67"/>
    <w:rsid w:val="00982F80"/>
    <w:rsid w:val="00983061"/>
    <w:rsid w:val="00983223"/>
    <w:rsid w:val="009838CE"/>
    <w:rsid w:val="00983C41"/>
    <w:rsid w:val="00984206"/>
    <w:rsid w:val="009843B9"/>
    <w:rsid w:val="0098511E"/>
    <w:rsid w:val="0098541D"/>
    <w:rsid w:val="00985CA4"/>
    <w:rsid w:val="00986956"/>
    <w:rsid w:val="009876A0"/>
    <w:rsid w:val="009879B5"/>
    <w:rsid w:val="009879F4"/>
    <w:rsid w:val="00990C80"/>
    <w:rsid w:val="009917F3"/>
    <w:rsid w:val="0099195B"/>
    <w:rsid w:val="0099197C"/>
    <w:rsid w:val="00991EE6"/>
    <w:rsid w:val="00991F39"/>
    <w:rsid w:val="00992624"/>
    <w:rsid w:val="009926B7"/>
    <w:rsid w:val="009927C4"/>
    <w:rsid w:val="00992B73"/>
    <w:rsid w:val="00992BB0"/>
    <w:rsid w:val="009930C0"/>
    <w:rsid w:val="0099324C"/>
    <w:rsid w:val="00993627"/>
    <w:rsid w:val="0099367D"/>
    <w:rsid w:val="009936F0"/>
    <w:rsid w:val="00995360"/>
    <w:rsid w:val="009954AD"/>
    <w:rsid w:val="00996A8B"/>
    <w:rsid w:val="00996CD4"/>
    <w:rsid w:val="00997181"/>
    <w:rsid w:val="0099731A"/>
    <w:rsid w:val="00997543"/>
    <w:rsid w:val="009976EB"/>
    <w:rsid w:val="009979D6"/>
    <w:rsid w:val="00997CA3"/>
    <w:rsid w:val="00997DB1"/>
    <w:rsid w:val="009A0212"/>
    <w:rsid w:val="009A031F"/>
    <w:rsid w:val="009A0360"/>
    <w:rsid w:val="009A11E9"/>
    <w:rsid w:val="009A169A"/>
    <w:rsid w:val="009A219B"/>
    <w:rsid w:val="009A246A"/>
    <w:rsid w:val="009A290B"/>
    <w:rsid w:val="009A3183"/>
    <w:rsid w:val="009A3441"/>
    <w:rsid w:val="009A3AB5"/>
    <w:rsid w:val="009A516A"/>
    <w:rsid w:val="009A5FA8"/>
    <w:rsid w:val="009A611A"/>
    <w:rsid w:val="009A6127"/>
    <w:rsid w:val="009A637B"/>
    <w:rsid w:val="009A6456"/>
    <w:rsid w:val="009A69F1"/>
    <w:rsid w:val="009A6C74"/>
    <w:rsid w:val="009A7154"/>
    <w:rsid w:val="009A78D1"/>
    <w:rsid w:val="009B003C"/>
    <w:rsid w:val="009B21D8"/>
    <w:rsid w:val="009B27D5"/>
    <w:rsid w:val="009B2931"/>
    <w:rsid w:val="009B3745"/>
    <w:rsid w:val="009B3B63"/>
    <w:rsid w:val="009B3C79"/>
    <w:rsid w:val="009B4821"/>
    <w:rsid w:val="009B4C24"/>
    <w:rsid w:val="009B5821"/>
    <w:rsid w:val="009B6D6A"/>
    <w:rsid w:val="009B7040"/>
    <w:rsid w:val="009B7BB7"/>
    <w:rsid w:val="009B7FFA"/>
    <w:rsid w:val="009C00EF"/>
    <w:rsid w:val="009C00F4"/>
    <w:rsid w:val="009C08D9"/>
    <w:rsid w:val="009C0BC1"/>
    <w:rsid w:val="009C0C05"/>
    <w:rsid w:val="009C0DBE"/>
    <w:rsid w:val="009C1531"/>
    <w:rsid w:val="009C19F3"/>
    <w:rsid w:val="009C1D4B"/>
    <w:rsid w:val="009C1DBD"/>
    <w:rsid w:val="009C1E0C"/>
    <w:rsid w:val="009C26C4"/>
    <w:rsid w:val="009C273E"/>
    <w:rsid w:val="009C281C"/>
    <w:rsid w:val="009C2B76"/>
    <w:rsid w:val="009C3D88"/>
    <w:rsid w:val="009C520B"/>
    <w:rsid w:val="009C5785"/>
    <w:rsid w:val="009C5874"/>
    <w:rsid w:val="009C6633"/>
    <w:rsid w:val="009C6768"/>
    <w:rsid w:val="009C6894"/>
    <w:rsid w:val="009C6B2E"/>
    <w:rsid w:val="009C6B3B"/>
    <w:rsid w:val="009C6B7B"/>
    <w:rsid w:val="009C6E93"/>
    <w:rsid w:val="009C73C4"/>
    <w:rsid w:val="009C7D8E"/>
    <w:rsid w:val="009C7F47"/>
    <w:rsid w:val="009D0224"/>
    <w:rsid w:val="009D0361"/>
    <w:rsid w:val="009D0720"/>
    <w:rsid w:val="009D0D05"/>
    <w:rsid w:val="009D1B74"/>
    <w:rsid w:val="009D2118"/>
    <w:rsid w:val="009D22EA"/>
    <w:rsid w:val="009D4303"/>
    <w:rsid w:val="009D478C"/>
    <w:rsid w:val="009D49A4"/>
    <w:rsid w:val="009D4A01"/>
    <w:rsid w:val="009D4A8E"/>
    <w:rsid w:val="009D4DA3"/>
    <w:rsid w:val="009D610C"/>
    <w:rsid w:val="009D62E7"/>
    <w:rsid w:val="009D75A4"/>
    <w:rsid w:val="009D78E7"/>
    <w:rsid w:val="009E156D"/>
    <w:rsid w:val="009E176B"/>
    <w:rsid w:val="009E1893"/>
    <w:rsid w:val="009E1A63"/>
    <w:rsid w:val="009E1CF3"/>
    <w:rsid w:val="009E1F70"/>
    <w:rsid w:val="009E2F97"/>
    <w:rsid w:val="009E3790"/>
    <w:rsid w:val="009E44E0"/>
    <w:rsid w:val="009E457F"/>
    <w:rsid w:val="009E470D"/>
    <w:rsid w:val="009E5656"/>
    <w:rsid w:val="009E5AB4"/>
    <w:rsid w:val="009E641D"/>
    <w:rsid w:val="009E71B1"/>
    <w:rsid w:val="009F02AD"/>
    <w:rsid w:val="009F03CE"/>
    <w:rsid w:val="009F0CD1"/>
    <w:rsid w:val="009F0FE2"/>
    <w:rsid w:val="009F187B"/>
    <w:rsid w:val="009F1933"/>
    <w:rsid w:val="009F1B02"/>
    <w:rsid w:val="009F2D55"/>
    <w:rsid w:val="009F2E7E"/>
    <w:rsid w:val="009F3A4B"/>
    <w:rsid w:val="009F41D2"/>
    <w:rsid w:val="009F41E1"/>
    <w:rsid w:val="009F4375"/>
    <w:rsid w:val="009F49EA"/>
    <w:rsid w:val="009F4AFF"/>
    <w:rsid w:val="009F4F05"/>
    <w:rsid w:val="009F5606"/>
    <w:rsid w:val="009F5CA4"/>
    <w:rsid w:val="009F5E82"/>
    <w:rsid w:val="009F5F25"/>
    <w:rsid w:val="009F6410"/>
    <w:rsid w:val="009F6457"/>
    <w:rsid w:val="009F7169"/>
    <w:rsid w:val="009F7883"/>
    <w:rsid w:val="009F7CE8"/>
    <w:rsid w:val="00A01006"/>
    <w:rsid w:val="00A026DD"/>
    <w:rsid w:val="00A02B26"/>
    <w:rsid w:val="00A0314C"/>
    <w:rsid w:val="00A03753"/>
    <w:rsid w:val="00A04541"/>
    <w:rsid w:val="00A047EC"/>
    <w:rsid w:val="00A04A92"/>
    <w:rsid w:val="00A04BF6"/>
    <w:rsid w:val="00A0559E"/>
    <w:rsid w:val="00A05A1F"/>
    <w:rsid w:val="00A05DE1"/>
    <w:rsid w:val="00A05DFF"/>
    <w:rsid w:val="00A06339"/>
    <w:rsid w:val="00A06F57"/>
    <w:rsid w:val="00A07654"/>
    <w:rsid w:val="00A07B16"/>
    <w:rsid w:val="00A105DB"/>
    <w:rsid w:val="00A106FE"/>
    <w:rsid w:val="00A10B48"/>
    <w:rsid w:val="00A114B5"/>
    <w:rsid w:val="00A115BF"/>
    <w:rsid w:val="00A119C6"/>
    <w:rsid w:val="00A11ACA"/>
    <w:rsid w:val="00A11E0F"/>
    <w:rsid w:val="00A12206"/>
    <w:rsid w:val="00A12301"/>
    <w:rsid w:val="00A12A73"/>
    <w:rsid w:val="00A12BEE"/>
    <w:rsid w:val="00A12EE8"/>
    <w:rsid w:val="00A131A4"/>
    <w:rsid w:val="00A134E2"/>
    <w:rsid w:val="00A13715"/>
    <w:rsid w:val="00A13CF1"/>
    <w:rsid w:val="00A14293"/>
    <w:rsid w:val="00A145D0"/>
    <w:rsid w:val="00A15701"/>
    <w:rsid w:val="00A157EC"/>
    <w:rsid w:val="00A16150"/>
    <w:rsid w:val="00A166C1"/>
    <w:rsid w:val="00A1705C"/>
    <w:rsid w:val="00A17345"/>
    <w:rsid w:val="00A17445"/>
    <w:rsid w:val="00A176E8"/>
    <w:rsid w:val="00A1789B"/>
    <w:rsid w:val="00A17A50"/>
    <w:rsid w:val="00A17ED4"/>
    <w:rsid w:val="00A205BF"/>
    <w:rsid w:val="00A20EA7"/>
    <w:rsid w:val="00A2104B"/>
    <w:rsid w:val="00A210E9"/>
    <w:rsid w:val="00A21187"/>
    <w:rsid w:val="00A218AE"/>
    <w:rsid w:val="00A21A9D"/>
    <w:rsid w:val="00A21AAA"/>
    <w:rsid w:val="00A21E51"/>
    <w:rsid w:val="00A22132"/>
    <w:rsid w:val="00A22207"/>
    <w:rsid w:val="00A2258B"/>
    <w:rsid w:val="00A226B0"/>
    <w:rsid w:val="00A23921"/>
    <w:rsid w:val="00A2470A"/>
    <w:rsid w:val="00A2481C"/>
    <w:rsid w:val="00A24CCF"/>
    <w:rsid w:val="00A26161"/>
    <w:rsid w:val="00A261E4"/>
    <w:rsid w:val="00A2663C"/>
    <w:rsid w:val="00A26883"/>
    <w:rsid w:val="00A26B7C"/>
    <w:rsid w:val="00A26D60"/>
    <w:rsid w:val="00A26EE0"/>
    <w:rsid w:val="00A27296"/>
    <w:rsid w:val="00A277A2"/>
    <w:rsid w:val="00A27C4F"/>
    <w:rsid w:val="00A3004B"/>
    <w:rsid w:val="00A30BAE"/>
    <w:rsid w:val="00A30EA1"/>
    <w:rsid w:val="00A31142"/>
    <w:rsid w:val="00A313D0"/>
    <w:rsid w:val="00A314A9"/>
    <w:rsid w:val="00A31591"/>
    <w:rsid w:val="00A31E88"/>
    <w:rsid w:val="00A321EE"/>
    <w:rsid w:val="00A325C2"/>
    <w:rsid w:val="00A325CC"/>
    <w:rsid w:val="00A327E2"/>
    <w:rsid w:val="00A328C9"/>
    <w:rsid w:val="00A3293E"/>
    <w:rsid w:val="00A32C37"/>
    <w:rsid w:val="00A3342F"/>
    <w:rsid w:val="00A34935"/>
    <w:rsid w:val="00A34F15"/>
    <w:rsid w:val="00A35044"/>
    <w:rsid w:val="00A359FE"/>
    <w:rsid w:val="00A35A0B"/>
    <w:rsid w:val="00A362CB"/>
    <w:rsid w:val="00A36600"/>
    <w:rsid w:val="00A3747D"/>
    <w:rsid w:val="00A376CC"/>
    <w:rsid w:val="00A37A59"/>
    <w:rsid w:val="00A40531"/>
    <w:rsid w:val="00A41276"/>
    <w:rsid w:val="00A41426"/>
    <w:rsid w:val="00A414BF"/>
    <w:rsid w:val="00A42398"/>
    <w:rsid w:val="00A42659"/>
    <w:rsid w:val="00A4339C"/>
    <w:rsid w:val="00A43667"/>
    <w:rsid w:val="00A44148"/>
    <w:rsid w:val="00A44882"/>
    <w:rsid w:val="00A44E28"/>
    <w:rsid w:val="00A44F3F"/>
    <w:rsid w:val="00A45371"/>
    <w:rsid w:val="00A455A5"/>
    <w:rsid w:val="00A4570E"/>
    <w:rsid w:val="00A45A39"/>
    <w:rsid w:val="00A45A3B"/>
    <w:rsid w:val="00A462CA"/>
    <w:rsid w:val="00A46FAD"/>
    <w:rsid w:val="00A47B4B"/>
    <w:rsid w:val="00A50122"/>
    <w:rsid w:val="00A5044D"/>
    <w:rsid w:val="00A50B00"/>
    <w:rsid w:val="00A511FB"/>
    <w:rsid w:val="00A514EB"/>
    <w:rsid w:val="00A521E0"/>
    <w:rsid w:val="00A52807"/>
    <w:rsid w:val="00A539A1"/>
    <w:rsid w:val="00A53A14"/>
    <w:rsid w:val="00A53CF6"/>
    <w:rsid w:val="00A54061"/>
    <w:rsid w:val="00A54A90"/>
    <w:rsid w:val="00A54D16"/>
    <w:rsid w:val="00A54D95"/>
    <w:rsid w:val="00A5527F"/>
    <w:rsid w:val="00A55787"/>
    <w:rsid w:val="00A55797"/>
    <w:rsid w:val="00A5579B"/>
    <w:rsid w:val="00A55877"/>
    <w:rsid w:val="00A55BB7"/>
    <w:rsid w:val="00A55E76"/>
    <w:rsid w:val="00A55F42"/>
    <w:rsid w:val="00A5637C"/>
    <w:rsid w:val="00A56735"/>
    <w:rsid w:val="00A56921"/>
    <w:rsid w:val="00A56A42"/>
    <w:rsid w:val="00A56C2C"/>
    <w:rsid w:val="00A57311"/>
    <w:rsid w:val="00A57B96"/>
    <w:rsid w:val="00A57F96"/>
    <w:rsid w:val="00A60058"/>
    <w:rsid w:val="00A61828"/>
    <w:rsid w:val="00A61ED3"/>
    <w:rsid w:val="00A62953"/>
    <w:rsid w:val="00A63872"/>
    <w:rsid w:val="00A63A37"/>
    <w:rsid w:val="00A63C97"/>
    <w:rsid w:val="00A63F21"/>
    <w:rsid w:val="00A64196"/>
    <w:rsid w:val="00A647A9"/>
    <w:rsid w:val="00A64BC7"/>
    <w:rsid w:val="00A64EB1"/>
    <w:rsid w:val="00A653BB"/>
    <w:rsid w:val="00A657CF"/>
    <w:rsid w:val="00A65FBF"/>
    <w:rsid w:val="00A677C1"/>
    <w:rsid w:val="00A67A8E"/>
    <w:rsid w:val="00A67AC6"/>
    <w:rsid w:val="00A708AE"/>
    <w:rsid w:val="00A70A35"/>
    <w:rsid w:val="00A7141F"/>
    <w:rsid w:val="00A71D6B"/>
    <w:rsid w:val="00A72F15"/>
    <w:rsid w:val="00A73682"/>
    <w:rsid w:val="00A73873"/>
    <w:rsid w:val="00A73FE2"/>
    <w:rsid w:val="00A743BF"/>
    <w:rsid w:val="00A744A2"/>
    <w:rsid w:val="00A74581"/>
    <w:rsid w:val="00A745D9"/>
    <w:rsid w:val="00A74C65"/>
    <w:rsid w:val="00A74E04"/>
    <w:rsid w:val="00A74F6C"/>
    <w:rsid w:val="00A75212"/>
    <w:rsid w:val="00A7538B"/>
    <w:rsid w:val="00A75920"/>
    <w:rsid w:val="00A7634B"/>
    <w:rsid w:val="00A76696"/>
    <w:rsid w:val="00A76A52"/>
    <w:rsid w:val="00A76BF2"/>
    <w:rsid w:val="00A770A5"/>
    <w:rsid w:val="00A7735F"/>
    <w:rsid w:val="00A77FF0"/>
    <w:rsid w:val="00A8068B"/>
    <w:rsid w:val="00A806D6"/>
    <w:rsid w:val="00A8135C"/>
    <w:rsid w:val="00A81633"/>
    <w:rsid w:val="00A8221B"/>
    <w:rsid w:val="00A831F0"/>
    <w:rsid w:val="00A83A45"/>
    <w:rsid w:val="00A83BF1"/>
    <w:rsid w:val="00A83F13"/>
    <w:rsid w:val="00A84298"/>
    <w:rsid w:val="00A8452A"/>
    <w:rsid w:val="00A84640"/>
    <w:rsid w:val="00A8523D"/>
    <w:rsid w:val="00A85661"/>
    <w:rsid w:val="00A85FFF"/>
    <w:rsid w:val="00A86CB1"/>
    <w:rsid w:val="00A86FEF"/>
    <w:rsid w:val="00A87482"/>
    <w:rsid w:val="00A878AF"/>
    <w:rsid w:val="00A901FF"/>
    <w:rsid w:val="00A9022E"/>
    <w:rsid w:val="00A9032C"/>
    <w:rsid w:val="00A905F1"/>
    <w:rsid w:val="00A90E27"/>
    <w:rsid w:val="00A90E6F"/>
    <w:rsid w:val="00A91218"/>
    <w:rsid w:val="00A91469"/>
    <w:rsid w:val="00A9164F"/>
    <w:rsid w:val="00A91F3E"/>
    <w:rsid w:val="00A91FB2"/>
    <w:rsid w:val="00A934FE"/>
    <w:rsid w:val="00A93BDA"/>
    <w:rsid w:val="00A94A70"/>
    <w:rsid w:val="00A94F0D"/>
    <w:rsid w:val="00A9505F"/>
    <w:rsid w:val="00A950EA"/>
    <w:rsid w:val="00A9526D"/>
    <w:rsid w:val="00A954DA"/>
    <w:rsid w:val="00A95A3E"/>
    <w:rsid w:val="00A95E92"/>
    <w:rsid w:val="00A96058"/>
    <w:rsid w:val="00A9692B"/>
    <w:rsid w:val="00A96D7E"/>
    <w:rsid w:val="00A9727C"/>
    <w:rsid w:val="00A97666"/>
    <w:rsid w:val="00A97743"/>
    <w:rsid w:val="00A97B8C"/>
    <w:rsid w:val="00AA0003"/>
    <w:rsid w:val="00AA158B"/>
    <w:rsid w:val="00AA1D12"/>
    <w:rsid w:val="00AA1EEC"/>
    <w:rsid w:val="00AA210C"/>
    <w:rsid w:val="00AA29F2"/>
    <w:rsid w:val="00AA2CD8"/>
    <w:rsid w:val="00AA30A2"/>
    <w:rsid w:val="00AA461D"/>
    <w:rsid w:val="00AA4639"/>
    <w:rsid w:val="00AA488D"/>
    <w:rsid w:val="00AA4EB2"/>
    <w:rsid w:val="00AA5584"/>
    <w:rsid w:val="00AA565C"/>
    <w:rsid w:val="00AA6026"/>
    <w:rsid w:val="00AA6206"/>
    <w:rsid w:val="00AA62DA"/>
    <w:rsid w:val="00AA630A"/>
    <w:rsid w:val="00AA63C1"/>
    <w:rsid w:val="00AA69EF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E9"/>
    <w:rsid w:val="00AB222E"/>
    <w:rsid w:val="00AB2317"/>
    <w:rsid w:val="00AB2857"/>
    <w:rsid w:val="00AB3299"/>
    <w:rsid w:val="00AB3418"/>
    <w:rsid w:val="00AB3491"/>
    <w:rsid w:val="00AB39E1"/>
    <w:rsid w:val="00AB3C76"/>
    <w:rsid w:val="00AB3E16"/>
    <w:rsid w:val="00AB3E3E"/>
    <w:rsid w:val="00AB3F13"/>
    <w:rsid w:val="00AB404B"/>
    <w:rsid w:val="00AB4157"/>
    <w:rsid w:val="00AB42FF"/>
    <w:rsid w:val="00AB4D41"/>
    <w:rsid w:val="00AB4D5C"/>
    <w:rsid w:val="00AB4F5B"/>
    <w:rsid w:val="00AB513E"/>
    <w:rsid w:val="00AB53BA"/>
    <w:rsid w:val="00AB57AD"/>
    <w:rsid w:val="00AB583A"/>
    <w:rsid w:val="00AB642C"/>
    <w:rsid w:val="00AB76D5"/>
    <w:rsid w:val="00AB7787"/>
    <w:rsid w:val="00AB78AC"/>
    <w:rsid w:val="00AB7C03"/>
    <w:rsid w:val="00AB7E2A"/>
    <w:rsid w:val="00AC030A"/>
    <w:rsid w:val="00AC1281"/>
    <w:rsid w:val="00AC1E83"/>
    <w:rsid w:val="00AC2D4E"/>
    <w:rsid w:val="00AC3084"/>
    <w:rsid w:val="00AC3431"/>
    <w:rsid w:val="00AC38E9"/>
    <w:rsid w:val="00AC45D6"/>
    <w:rsid w:val="00AC48D2"/>
    <w:rsid w:val="00AC4D53"/>
    <w:rsid w:val="00AC4E2E"/>
    <w:rsid w:val="00AC61B3"/>
    <w:rsid w:val="00AC63F4"/>
    <w:rsid w:val="00AD0FAA"/>
    <w:rsid w:val="00AD12BD"/>
    <w:rsid w:val="00AD163D"/>
    <w:rsid w:val="00AD1CC7"/>
    <w:rsid w:val="00AD1DFE"/>
    <w:rsid w:val="00AD1F06"/>
    <w:rsid w:val="00AD1F4B"/>
    <w:rsid w:val="00AD284F"/>
    <w:rsid w:val="00AD288C"/>
    <w:rsid w:val="00AD2ACB"/>
    <w:rsid w:val="00AD2D96"/>
    <w:rsid w:val="00AD3042"/>
    <w:rsid w:val="00AD3047"/>
    <w:rsid w:val="00AD33C3"/>
    <w:rsid w:val="00AD34A1"/>
    <w:rsid w:val="00AD3BEC"/>
    <w:rsid w:val="00AD48F9"/>
    <w:rsid w:val="00AD4CA1"/>
    <w:rsid w:val="00AD601F"/>
    <w:rsid w:val="00AD6C7F"/>
    <w:rsid w:val="00AD70C9"/>
    <w:rsid w:val="00AD732B"/>
    <w:rsid w:val="00AD75A6"/>
    <w:rsid w:val="00AD78F1"/>
    <w:rsid w:val="00AD7907"/>
    <w:rsid w:val="00AD7927"/>
    <w:rsid w:val="00AD7C1C"/>
    <w:rsid w:val="00AD7F22"/>
    <w:rsid w:val="00AE0D23"/>
    <w:rsid w:val="00AE0E9E"/>
    <w:rsid w:val="00AE14B7"/>
    <w:rsid w:val="00AE2205"/>
    <w:rsid w:val="00AE232B"/>
    <w:rsid w:val="00AE24DE"/>
    <w:rsid w:val="00AE29EF"/>
    <w:rsid w:val="00AE2DDE"/>
    <w:rsid w:val="00AE3004"/>
    <w:rsid w:val="00AE3A37"/>
    <w:rsid w:val="00AE4557"/>
    <w:rsid w:val="00AE4A1F"/>
    <w:rsid w:val="00AE4C55"/>
    <w:rsid w:val="00AE4F01"/>
    <w:rsid w:val="00AE5872"/>
    <w:rsid w:val="00AE5E95"/>
    <w:rsid w:val="00AE6433"/>
    <w:rsid w:val="00AE6584"/>
    <w:rsid w:val="00AE687E"/>
    <w:rsid w:val="00AE69BD"/>
    <w:rsid w:val="00AE6A92"/>
    <w:rsid w:val="00AE6D12"/>
    <w:rsid w:val="00AE6FCD"/>
    <w:rsid w:val="00AE723D"/>
    <w:rsid w:val="00AE744A"/>
    <w:rsid w:val="00AE7992"/>
    <w:rsid w:val="00AF010E"/>
    <w:rsid w:val="00AF0756"/>
    <w:rsid w:val="00AF1414"/>
    <w:rsid w:val="00AF14EB"/>
    <w:rsid w:val="00AF247A"/>
    <w:rsid w:val="00AF28B0"/>
    <w:rsid w:val="00AF2DED"/>
    <w:rsid w:val="00AF3C80"/>
    <w:rsid w:val="00AF3C8C"/>
    <w:rsid w:val="00AF41FC"/>
    <w:rsid w:val="00AF457C"/>
    <w:rsid w:val="00AF4D47"/>
    <w:rsid w:val="00AF518F"/>
    <w:rsid w:val="00AF527E"/>
    <w:rsid w:val="00AF5363"/>
    <w:rsid w:val="00AF5F78"/>
    <w:rsid w:val="00AF63A9"/>
    <w:rsid w:val="00AF6591"/>
    <w:rsid w:val="00AF66F1"/>
    <w:rsid w:val="00AF6B1B"/>
    <w:rsid w:val="00AF738A"/>
    <w:rsid w:val="00AF7F09"/>
    <w:rsid w:val="00B002BA"/>
    <w:rsid w:val="00B00306"/>
    <w:rsid w:val="00B003E7"/>
    <w:rsid w:val="00B00B3A"/>
    <w:rsid w:val="00B00D62"/>
    <w:rsid w:val="00B010D3"/>
    <w:rsid w:val="00B01BF6"/>
    <w:rsid w:val="00B01CC2"/>
    <w:rsid w:val="00B01E0F"/>
    <w:rsid w:val="00B01F0D"/>
    <w:rsid w:val="00B02014"/>
    <w:rsid w:val="00B0226D"/>
    <w:rsid w:val="00B023FC"/>
    <w:rsid w:val="00B02A4C"/>
    <w:rsid w:val="00B03101"/>
    <w:rsid w:val="00B039C2"/>
    <w:rsid w:val="00B039CE"/>
    <w:rsid w:val="00B03D26"/>
    <w:rsid w:val="00B04AA8"/>
    <w:rsid w:val="00B04D36"/>
    <w:rsid w:val="00B04F11"/>
    <w:rsid w:val="00B055F6"/>
    <w:rsid w:val="00B05688"/>
    <w:rsid w:val="00B05EA7"/>
    <w:rsid w:val="00B060C3"/>
    <w:rsid w:val="00B0651C"/>
    <w:rsid w:val="00B06AB3"/>
    <w:rsid w:val="00B06C77"/>
    <w:rsid w:val="00B075EC"/>
    <w:rsid w:val="00B07CBE"/>
    <w:rsid w:val="00B1093D"/>
    <w:rsid w:val="00B11882"/>
    <w:rsid w:val="00B11E29"/>
    <w:rsid w:val="00B12278"/>
    <w:rsid w:val="00B12AC8"/>
    <w:rsid w:val="00B137BE"/>
    <w:rsid w:val="00B13F1F"/>
    <w:rsid w:val="00B145C1"/>
    <w:rsid w:val="00B147A3"/>
    <w:rsid w:val="00B147CC"/>
    <w:rsid w:val="00B15141"/>
    <w:rsid w:val="00B151C6"/>
    <w:rsid w:val="00B15837"/>
    <w:rsid w:val="00B15A7A"/>
    <w:rsid w:val="00B15D65"/>
    <w:rsid w:val="00B16B5F"/>
    <w:rsid w:val="00B1736C"/>
    <w:rsid w:val="00B173DB"/>
    <w:rsid w:val="00B17744"/>
    <w:rsid w:val="00B20057"/>
    <w:rsid w:val="00B2043A"/>
    <w:rsid w:val="00B20E2B"/>
    <w:rsid w:val="00B21016"/>
    <w:rsid w:val="00B212BF"/>
    <w:rsid w:val="00B215F9"/>
    <w:rsid w:val="00B21CA7"/>
    <w:rsid w:val="00B22BD8"/>
    <w:rsid w:val="00B22E63"/>
    <w:rsid w:val="00B22E6D"/>
    <w:rsid w:val="00B233A9"/>
    <w:rsid w:val="00B239CC"/>
    <w:rsid w:val="00B24CC4"/>
    <w:rsid w:val="00B24F49"/>
    <w:rsid w:val="00B253C6"/>
    <w:rsid w:val="00B25585"/>
    <w:rsid w:val="00B25A70"/>
    <w:rsid w:val="00B25BD8"/>
    <w:rsid w:val="00B25E1D"/>
    <w:rsid w:val="00B25F9A"/>
    <w:rsid w:val="00B2613A"/>
    <w:rsid w:val="00B26380"/>
    <w:rsid w:val="00B269CE"/>
    <w:rsid w:val="00B2757B"/>
    <w:rsid w:val="00B27D54"/>
    <w:rsid w:val="00B31919"/>
    <w:rsid w:val="00B31E5F"/>
    <w:rsid w:val="00B320B9"/>
    <w:rsid w:val="00B32607"/>
    <w:rsid w:val="00B326BE"/>
    <w:rsid w:val="00B33146"/>
    <w:rsid w:val="00B338A7"/>
    <w:rsid w:val="00B3396B"/>
    <w:rsid w:val="00B33C97"/>
    <w:rsid w:val="00B3414C"/>
    <w:rsid w:val="00B3438E"/>
    <w:rsid w:val="00B35314"/>
    <w:rsid w:val="00B3539A"/>
    <w:rsid w:val="00B35CB3"/>
    <w:rsid w:val="00B35F8E"/>
    <w:rsid w:val="00B36A31"/>
    <w:rsid w:val="00B37907"/>
    <w:rsid w:val="00B37C85"/>
    <w:rsid w:val="00B37D65"/>
    <w:rsid w:val="00B37F93"/>
    <w:rsid w:val="00B4003E"/>
    <w:rsid w:val="00B40292"/>
    <w:rsid w:val="00B4031F"/>
    <w:rsid w:val="00B406B2"/>
    <w:rsid w:val="00B40A5A"/>
    <w:rsid w:val="00B40D73"/>
    <w:rsid w:val="00B411A3"/>
    <w:rsid w:val="00B412CB"/>
    <w:rsid w:val="00B41B34"/>
    <w:rsid w:val="00B41EB7"/>
    <w:rsid w:val="00B42609"/>
    <w:rsid w:val="00B42879"/>
    <w:rsid w:val="00B42CCD"/>
    <w:rsid w:val="00B430D3"/>
    <w:rsid w:val="00B437BD"/>
    <w:rsid w:val="00B43985"/>
    <w:rsid w:val="00B439FA"/>
    <w:rsid w:val="00B43D4D"/>
    <w:rsid w:val="00B4409B"/>
    <w:rsid w:val="00B440CF"/>
    <w:rsid w:val="00B440E9"/>
    <w:rsid w:val="00B44195"/>
    <w:rsid w:val="00B443C5"/>
    <w:rsid w:val="00B4485B"/>
    <w:rsid w:val="00B44A6C"/>
    <w:rsid w:val="00B45A61"/>
    <w:rsid w:val="00B47784"/>
    <w:rsid w:val="00B4783F"/>
    <w:rsid w:val="00B47CEF"/>
    <w:rsid w:val="00B501B3"/>
    <w:rsid w:val="00B504F7"/>
    <w:rsid w:val="00B50698"/>
    <w:rsid w:val="00B51420"/>
    <w:rsid w:val="00B51526"/>
    <w:rsid w:val="00B51A40"/>
    <w:rsid w:val="00B51D47"/>
    <w:rsid w:val="00B529F2"/>
    <w:rsid w:val="00B52B7B"/>
    <w:rsid w:val="00B52BFB"/>
    <w:rsid w:val="00B53EF5"/>
    <w:rsid w:val="00B54989"/>
    <w:rsid w:val="00B553CF"/>
    <w:rsid w:val="00B555B8"/>
    <w:rsid w:val="00B5572A"/>
    <w:rsid w:val="00B55ACA"/>
    <w:rsid w:val="00B55C2A"/>
    <w:rsid w:val="00B566E0"/>
    <w:rsid w:val="00B5685D"/>
    <w:rsid w:val="00B57861"/>
    <w:rsid w:val="00B57943"/>
    <w:rsid w:val="00B605C9"/>
    <w:rsid w:val="00B60D3C"/>
    <w:rsid w:val="00B60E6E"/>
    <w:rsid w:val="00B619AF"/>
    <w:rsid w:val="00B61B85"/>
    <w:rsid w:val="00B61CFF"/>
    <w:rsid w:val="00B61EC2"/>
    <w:rsid w:val="00B61F70"/>
    <w:rsid w:val="00B6237B"/>
    <w:rsid w:val="00B625BC"/>
    <w:rsid w:val="00B62A18"/>
    <w:rsid w:val="00B63047"/>
    <w:rsid w:val="00B63870"/>
    <w:rsid w:val="00B640AB"/>
    <w:rsid w:val="00B64398"/>
    <w:rsid w:val="00B64484"/>
    <w:rsid w:val="00B645F8"/>
    <w:rsid w:val="00B652B0"/>
    <w:rsid w:val="00B664EC"/>
    <w:rsid w:val="00B66801"/>
    <w:rsid w:val="00B6796C"/>
    <w:rsid w:val="00B67B2B"/>
    <w:rsid w:val="00B67F71"/>
    <w:rsid w:val="00B70333"/>
    <w:rsid w:val="00B70650"/>
    <w:rsid w:val="00B70A49"/>
    <w:rsid w:val="00B70EDB"/>
    <w:rsid w:val="00B71A5D"/>
    <w:rsid w:val="00B7273B"/>
    <w:rsid w:val="00B727B8"/>
    <w:rsid w:val="00B72BD2"/>
    <w:rsid w:val="00B73453"/>
    <w:rsid w:val="00B737C7"/>
    <w:rsid w:val="00B74A0D"/>
    <w:rsid w:val="00B74E6A"/>
    <w:rsid w:val="00B74EC0"/>
    <w:rsid w:val="00B75667"/>
    <w:rsid w:val="00B77062"/>
    <w:rsid w:val="00B7709F"/>
    <w:rsid w:val="00B7741B"/>
    <w:rsid w:val="00B774CC"/>
    <w:rsid w:val="00B77D8A"/>
    <w:rsid w:val="00B8053A"/>
    <w:rsid w:val="00B80795"/>
    <w:rsid w:val="00B80F5B"/>
    <w:rsid w:val="00B81578"/>
    <w:rsid w:val="00B81684"/>
    <w:rsid w:val="00B817F4"/>
    <w:rsid w:val="00B8181A"/>
    <w:rsid w:val="00B821AB"/>
    <w:rsid w:val="00B830F7"/>
    <w:rsid w:val="00B8321E"/>
    <w:rsid w:val="00B833D4"/>
    <w:rsid w:val="00B837A9"/>
    <w:rsid w:val="00B83AC3"/>
    <w:rsid w:val="00B83AE3"/>
    <w:rsid w:val="00B83DF6"/>
    <w:rsid w:val="00B84BE8"/>
    <w:rsid w:val="00B84FBA"/>
    <w:rsid w:val="00B85F67"/>
    <w:rsid w:val="00B86557"/>
    <w:rsid w:val="00B87265"/>
    <w:rsid w:val="00B91356"/>
    <w:rsid w:val="00B926E0"/>
    <w:rsid w:val="00B927C4"/>
    <w:rsid w:val="00B933AE"/>
    <w:rsid w:val="00B93981"/>
    <w:rsid w:val="00B93C36"/>
    <w:rsid w:val="00B93D6F"/>
    <w:rsid w:val="00B94054"/>
    <w:rsid w:val="00B94253"/>
    <w:rsid w:val="00B9436E"/>
    <w:rsid w:val="00B947EC"/>
    <w:rsid w:val="00B94B67"/>
    <w:rsid w:val="00B94CD5"/>
    <w:rsid w:val="00B950E8"/>
    <w:rsid w:val="00B954FC"/>
    <w:rsid w:val="00B95A04"/>
    <w:rsid w:val="00B95C49"/>
    <w:rsid w:val="00B95EEF"/>
    <w:rsid w:val="00B96228"/>
    <w:rsid w:val="00B96313"/>
    <w:rsid w:val="00B96CF0"/>
    <w:rsid w:val="00B96DA2"/>
    <w:rsid w:val="00B970ED"/>
    <w:rsid w:val="00B976B4"/>
    <w:rsid w:val="00B977E6"/>
    <w:rsid w:val="00BA067F"/>
    <w:rsid w:val="00BA0724"/>
    <w:rsid w:val="00BA0A49"/>
    <w:rsid w:val="00BA13E0"/>
    <w:rsid w:val="00BA14E2"/>
    <w:rsid w:val="00BA17C4"/>
    <w:rsid w:val="00BA188F"/>
    <w:rsid w:val="00BA270E"/>
    <w:rsid w:val="00BA2729"/>
    <w:rsid w:val="00BA283C"/>
    <w:rsid w:val="00BA2AEB"/>
    <w:rsid w:val="00BA3974"/>
    <w:rsid w:val="00BA3CC9"/>
    <w:rsid w:val="00BA3F29"/>
    <w:rsid w:val="00BA40BE"/>
    <w:rsid w:val="00BA4889"/>
    <w:rsid w:val="00BA48E0"/>
    <w:rsid w:val="00BA5067"/>
    <w:rsid w:val="00BA54FB"/>
    <w:rsid w:val="00BA58DC"/>
    <w:rsid w:val="00BA5C97"/>
    <w:rsid w:val="00BA5EFB"/>
    <w:rsid w:val="00BA658A"/>
    <w:rsid w:val="00BA659A"/>
    <w:rsid w:val="00BA68C1"/>
    <w:rsid w:val="00BA68D6"/>
    <w:rsid w:val="00BA7115"/>
    <w:rsid w:val="00BA7423"/>
    <w:rsid w:val="00BA7688"/>
    <w:rsid w:val="00BA7769"/>
    <w:rsid w:val="00BA7EB0"/>
    <w:rsid w:val="00BB0528"/>
    <w:rsid w:val="00BB070E"/>
    <w:rsid w:val="00BB0D75"/>
    <w:rsid w:val="00BB0FC1"/>
    <w:rsid w:val="00BB16A5"/>
    <w:rsid w:val="00BB1939"/>
    <w:rsid w:val="00BB1A08"/>
    <w:rsid w:val="00BB1C4F"/>
    <w:rsid w:val="00BB225D"/>
    <w:rsid w:val="00BB2706"/>
    <w:rsid w:val="00BB2CB6"/>
    <w:rsid w:val="00BB365A"/>
    <w:rsid w:val="00BB3701"/>
    <w:rsid w:val="00BB3812"/>
    <w:rsid w:val="00BB3F4C"/>
    <w:rsid w:val="00BB41BF"/>
    <w:rsid w:val="00BB4330"/>
    <w:rsid w:val="00BB4A42"/>
    <w:rsid w:val="00BB5321"/>
    <w:rsid w:val="00BB56F2"/>
    <w:rsid w:val="00BB5C6D"/>
    <w:rsid w:val="00BB61DC"/>
    <w:rsid w:val="00BB6431"/>
    <w:rsid w:val="00BB6472"/>
    <w:rsid w:val="00BB6774"/>
    <w:rsid w:val="00BB69DE"/>
    <w:rsid w:val="00BB6C83"/>
    <w:rsid w:val="00BB70FE"/>
    <w:rsid w:val="00BB71EC"/>
    <w:rsid w:val="00BB724B"/>
    <w:rsid w:val="00BB7FCF"/>
    <w:rsid w:val="00BC034A"/>
    <w:rsid w:val="00BC09A8"/>
    <w:rsid w:val="00BC0BF3"/>
    <w:rsid w:val="00BC0D29"/>
    <w:rsid w:val="00BC16BF"/>
    <w:rsid w:val="00BC1C62"/>
    <w:rsid w:val="00BC201A"/>
    <w:rsid w:val="00BC29A2"/>
    <w:rsid w:val="00BC2BC7"/>
    <w:rsid w:val="00BC2F45"/>
    <w:rsid w:val="00BC344E"/>
    <w:rsid w:val="00BC38B8"/>
    <w:rsid w:val="00BC3CF8"/>
    <w:rsid w:val="00BC405A"/>
    <w:rsid w:val="00BC56C1"/>
    <w:rsid w:val="00BC5CE2"/>
    <w:rsid w:val="00BC66F0"/>
    <w:rsid w:val="00BC6946"/>
    <w:rsid w:val="00BC6DD8"/>
    <w:rsid w:val="00BC71C5"/>
    <w:rsid w:val="00BC7659"/>
    <w:rsid w:val="00BC7A42"/>
    <w:rsid w:val="00BD013E"/>
    <w:rsid w:val="00BD082C"/>
    <w:rsid w:val="00BD0FC4"/>
    <w:rsid w:val="00BD1055"/>
    <w:rsid w:val="00BD140B"/>
    <w:rsid w:val="00BD1525"/>
    <w:rsid w:val="00BD17FB"/>
    <w:rsid w:val="00BD2372"/>
    <w:rsid w:val="00BD238C"/>
    <w:rsid w:val="00BD2A08"/>
    <w:rsid w:val="00BD2F55"/>
    <w:rsid w:val="00BD3837"/>
    <w:rsid w:val="00BD386B"/>
    <w:rsid w:val="00BD3C69"/>
    <w:rsid w:val="00BD3D7A"/>
    <w:rsid w:val="00BD55F2"/>
    <w:rsid w:val="00BD59F0"/>
    <w:rsid w:val="00BD5A26"/>
    <w:rsid w:val="00BD6509"/>
    <w:rsid w:val="00BD689C"/>
    <w:rsid w:val="00BD6A22"/>
    <w:rsid w:val="00BD7A82"/>
    <w:rsid w:val="00BD7D33"/>
    <w:rsid w:val="00BD7F17"/>
    <w:rsid w:val="00BD7F9E"/>
    <w:rsid w:val="00BE072F"/>
    <w:rsid w:val="00BE13B8"/>
    <w:rsid w:val="00BE197A"/>
    <w:rsid w:val="00BE1A06"/>
    <w:rsid w:val="00BE220A"/>
    <w:rsid w:val="00BE2ADE"/>
    <w:rsid w:val="00BE35BA"/>
    <w:rsid w:val="00BE403F"/>
    <w:rsid w:val="00BE4466"/>
    <w:rsid w:val="00BE56E3"/>
    <w:rsid w:val="00BE5813"/>
    <w:rsid w:val="00BE5D61"/>
    <w:rsid w:val="00BE65B3"/>
    <w:rsid w:val="00BE7AEA"/>
    <w:rsid w:val="00BE7B27"/>
    <w:rsid w:val="00BF01A6"/>
    <w:rsid w:val="00BF02E6"/>
    <w:rsid w:val="00BF10D2"/>
    <w:rsid w:val="00BF120B"/>
    <w:rsid w:val="00BF1309"/>
    <w:rsid w:val="00BF220D"/>
    <w:rsid w:val="00BF2817"/>
    <w:rsid w:val="00BF311A"/>
    <w:rsid w:val="00BF31CB"/>
    <w:rsid w:val="00BF3C10"/>
    <w:rsid w:val="00BF3E23"/>
    <w:rsid w:val="00BF4128"/>
    <w:rsid w:val="00BF4235"/>
    <w:rsid w:val="00BF46F1"/>
    <w:rsid w:val="00BF4B69"/>
    <w:rsid w:val="00BF56A8"/>
    <w:rsid w:val="00BF60E3"/>
    <w:rsid w:val="00BF6FBF"/>
    <w:rsid w:val="00BF70A1"/>
    <w:rsid w:val="00BF70F8"/>
    <w:rsid w:val="00BF7CD8"/>
    <w:rsid w:val="00BF7D43"/>
    <w:rsid w:val="00BF7EC1"/>
    <w:rsid w:val="00C00478"/>
    <w:rsid w:val="00C00F1A"/>
    <w:rsid w:val="00C010F5"/>
    <w:rsid w:val="00C01835"/>
    <w:rsid w:val="00C01F9F"/>
    <w:rsid w:val="00C02192"/>
    <w:rsid w:val="00C02670"/>
    <w:rsid w:val="00C02CDE"/>
    <w:rsid w:val="00C03B7B"/>
    <w:rsid w:val="00C05377"/>
    <w:rsid w:val="00C057E0"/>
    <w:rsid w:val="00C05863"/>
    <w:rsid w:val="00C05C20"/>
    <w:rsid w:val="00C06066"/>
    <w:rsid w:val="00C0648A"/>
    <w:rsid w:val="00C067A4"/>
    <w:rsid w:val="00C06F8C"/>
    <w:rsid w:val="00C07A6C"/>
    <w:rsid w:val="00C07AE3"/>
    <w:rsid w:val="00C07AE4"/>
    <w:rsid w:val="00C10599"/>
    <w:rsid w:val="00C1109C"/>
    <w:rsid w:val="00C1114F"/>
    <w:rsid w:val="00C11183"/>
    <w:rsid w:val="00C11197"/>
    <w:rsid w:val="00C11C33"/>
    <w:rsid w:val="00C11C73"/>
    <w:rsid w:val="00C11FE5"/>
    <w:rsid w:val="00C11FF6"/>
    <w:rsid w:val="00C12EB5"/>
    <w:rsid w:val="00C13504"/>
    <w:rsid w:val="00C13C8A"/>
    <w:rsid w:val="00C13F22"/>
    <w:rsid w:val="00C140FE"/>
    <w:rsid w:val="00C14772"/>
    <w:rsid w:val="00C147D5"/>
    <w:rsid w:val="00C148BB"/>
    <w:rsid w:val="00C15135"/>
    <w:rsid w:val="00C15667"/>
    <w:rsid w:val="00C159ED"/>
    <w:rsid w:val="00C1662C"/>
    <w:rsid w:val="00C16AD5"/>
    <w:rsid w:val="00C17099"/>
    <w:rsid w:val="00C17593"/>
    <w:rsid w:val="00C17D7E"/>
    <w:rsid w:val="00C17D89"/>
    <w:rsid w:val="00C202D5"/>
    <w:rsid w:val="00C2068D"/>
    <w:rsid w:val="00C206C4"/>
    <w:rsid w:val="00C206EC"/>
    <w:rsid w:val="00C21247"/>
    <w:rsid w:val="00C232DD"/>
    <w:rsid w:val="00C2423A"/>
    <w:rsid w:val="00C246FA"/>
    <w:rsid w:val="00C24EE5"/>
    <w:rsid w:val="00C250CF"/>
    <w:rsid w:val="00C2544D"/>
    <w:rsid w:val="00C25D7F"/>
    <w:rsid w:val="00C26408"/>
    <w:rsid w:val="00C26871"/>
    <w:rsid w:val="00C2695A"/>
    <w:rsid w:val="00C26968"/>
    <w:rsid w:val="00C27319"/>
    <w:rsid w:val="00C2748D"/>
    <w:rsid w:val="00C274BE"/>
    <w:rsid w:val="00C307FA"/>
    <w:rsid w:val="00C30A27"/>
    <w:rsid w:val="00C30D3F"/>
    <w:rsid w:val="00C30DAA"/>
    <w:rsid w:val="00C30F1F"/>
    <w:rsid w:val="00C30FB5"/>
    <w:rsid w:val="00C31089"/>
    <w:rsid w:val="00C310D0"/>
    <w:rsid w:val="00C314DF"/>
    <w:rsid w:val="00C3175A"/>
    <w:rsid w:val="00C31940"/>
    <w:rsid w:val="00C319A2"/>
    <w:rsid w:val="00C3202C"/>
    <w:rsid w:val="00C3208A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B23"/>
    <w:rsid w:val="00C3658F"/>
    <w:rsid w:val="00C36DAD"/>
    <w:rsid w:val="00C37050"/>
    <w:rsid w:val="00C37C10"/>
    <w:rsid w:val="00C37C92"/>
    <w:rsid w:val="00C37F8D"/>
    <w:rsid w:val="00C4018E"/>
    <w:rsid w:val="00C404D5"/>
    <w:rsid w:val="00C40B7D"/>
    <w:rsid w:val="00C40E1C"/>
    <w:rsid w:val="00C41615"/>
    <w:rsid w:val="00C42130"/>
    <w:rsid w:val="00C423D5"/>
    <w:rsid w:val="00C42784"/>
    <w:rsid w:val="00C429E1"/>
    <w:rsid w:val="00C4371C"/>
    <w:rsid w:val="00C439F0"/>
    <w:rsid w:val="00C43CE7"/>
    <w:rsid w:val="00C44189"/>
    <w:rsid w:val="00C447FB"/>
    <w:rsid w:val="00C44C5E"/>
    <w:rsid w:val="00C459F4"/>
    <w:rsid w:val="00C45ABC"/>
    <w:rsid w:val="00C45F0A"/>
    <w:rsid w:val="00C468F5"/>
    <w:rsid w:val="00C46C38"/>
    <w:rsid w:val="00C470AA"/>
    <w:rsid w:val="00C47AE8"/>
    <w:rsid w:val="00C508B7"/>
    <w:rsid w:val="00C50AAD"/>
    <w:rsid w:val="00C50FF4"/>
    <w:rsid w:val="00C51696"/>
    <w:rsid w:val="00C51D11"/>
    <w:rsid w:val="00C5257E"/>
    <w:rsid w:val="00C531B4"/>
    <w:rsid w:val="00C532F9"/>
    <w:rsid w:val="00C533CA"/>
    <w:rsid w:val="00C53E22"/>
    <w:rsid w:val="00C5411C"/>
    <w:rsid w:val="00C549A4"/>
    <w:rsid w:val="00C54C62"/>
    <w:rsid w:val="00C54DF3"/>
    <w:rsid w:val="00C55466"/>
    <w:rsid w:val="00C56103"/>
    <w:rsid w:val="00C5638E"/>
    <w:rsid w:val="00C56698"/>
    <w:rsid w:val="00C56918"/>
    <w:rsid w:val="00C569CA"/>
    <w:rsid w:val="00C57CBC"/>
    <w:rsid w:val="00C57CC6"/>
    <w:rsid w:val="00C601EB"/>
    <w:rsid w:val="00C60632"/>
    <w:rsid w:val="00C60868"/>
    <w:rsid w:val="00C60B4D"/>
    <w:rsid w:val="00C60EC1"/>
    <w:rsid w:val="00C62027"/>
    <w:rsid w:val="00C623CF"/>
    <w:rsid w:val="00C62997"/>
    <w:rsid w:val="00C633AB"/>
    <w:rsid w:val="00C6343A"/>
    <w:rsid w:val="00C64513"/>
    <w:rsid w:val="00C646A3"/>
    <w:rsid w:val="00C64849"/>
    <w:rsid w:val="00C65AB0"/>
    <w:rsid w:val="00C65D24"/>
    <w:rsid w:val="00C65F58"/>
    <w:rsid w:val="00C66571"/>
    <w:rsid w:val="00C666DB"/>
    <w:rsid w:val="00C667F6"/>
    <w:rsid w:val="00C66C34"/>
    <w:rsid w:val="00C6766B"/>
    <w:rsid w:val="00C67B27"/>
    <w:rsid w:val="00C67C6A"/>
    <w:rsid w:val="00C7040D"/>
    <w:rsid w:val="00C70B8C"/>
    <w:rsid w:val="00C71468"/>
    <w:rsid w:val="00C71C14"/>
    <w:rsid w:val="00C723AF"/>
    <w:rsid w:val="00C72EF5"/>
    <w:rsid w:val="00C73531"/>
    <w:rsid w:val="00C7357D"/>
    <w:rsid w:val="00C736E4"/>
    <w:rsid w:val="00C74157"/>
    <w:rsid w:val="00C7448E"/>
    <w:rsid w:val="00C748E2"/>
    <w:rsid w:val="00C75004"/>
    <w:rsid w:val="00C755E8"/>
    <w:rsid w:val="00C75970"/>
    <w:rsid w:val="00C75AC4"/>
    <w:rsid w:val="00C75C9D"/>
    <w:rsid w:val="00C75CB2"/>
    <w:rsid w:val="00C760B6"/>
    <w:rsid w:val="00C7731D"/>
    <w:rsid w:val="00C7742F"/>
    <w:rsid w:val="00C7799E"/>
    <w:rsid w:val="00C80547"/>
    <w:rsid w:val="00C8198E"/>
    <w:rsid w:val="00C81B30"/>
    <w:rsid w:val="00C82387"/>
    <w:rsid w:val="00C82665"/>
    <w:rsid w:val="00C8343B"/>
    <w:rsid w:val="00C84231"/>
    <w:rsid w:val="00C84357"/>
    <w:rsid w:val="00C8534D"/>
    <w:rsid w:val="00C86109"/>
    <w:rsid w:val="00C86379"/>
    <w:rsid w:val="00C864DB"/>
    <w:rsid w:val="00C8781D"/>
    <w:rsid w:val="00C87AF9"/>
    <w:rsid w:val="00C901A9"/>
    <w:rsid w:val="00C905AC"/>
    <w:rsid w:val="00C90A04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C2A"/>
    <w:rsid w:val="00C9318C"/>
    <w:rsid w:val="00C93297"/>
    <w:rsid w:val="00C945EC"/>
    <w:rsid w:val="00C94E45"/>
    <w:rsid w:val="00C95300"/>
    <w:rsid w:val="00C95548"/>
    <w:rsid w:val="00C95730"/>
    <w:rsid w:val="00C95962"/>
    <w:rsid w:val="00C96FE0"/>
    <w:rsid w:val="00C97AF1"/>
    <w:rsid w:val="00CA0727"/>
    <w:rsid w:val="00CA09AA"/>
    <w:rsid w:val="00CA0F62"/>
    <w:rsid w:val="00CA114D"/>
    <w:rsid w:val="00CA1225"/>
    <w:rsid w:val="00CA14AB"/>
    <w:rsid w:val="00CA16B0"/>
    <w:rsid w:val="00CA18D2"/>
    <w:rsid w:val="00CA2919"/>
    <w:rsid w:val="00CA2C56"/>
    <w:rsid w:val="00CA3375"/>
    <w:rsid w:val="00CA3674"/>
    <w:rsid w:val="00CA3EE9"/>
    <w:rsid w:val="00CA4784"/>
    <w:rsid w:val="00CA48EB"/>
    <w:rsid w:val="00CA4A3F"/>
    <w:rsid w:val="00CA4C14"/>
    <w:rsid w:val="00CA51A0"/>
    <w:rsid w:val="00CA527C"/>
    <w:rsid w:val="00CA6164"/>
    <w:rsid w:val="00CB047F"/>
    <w:rsid w:val="00CB0E4C"/>
    <w:rsid w:val="00CB1082"/>
    <w:rsid w:val="00CB1138"/>
    <w:rsid w:val="00CB11BD"/>
    <w:rsid w:val="00CB1368"/>
    <w:rsid w:val="00CB1617"/>
    <w:rsid w:val="00CB1F2A"/>
    <w:rsid w:val="00CB480A"/>
    <w:rsid w:val="00CB487C"/>
    <w:rsid w:val="00CB4FA5"/>
    <w:rsid w:val="00CB57D6"/>
    <w:rsid w:val="00CB581A"/>
    <w:rsid w:val="00CB58DD"/>
    <w:rsid w:val="00CB6343"/>
    <w:rsid w:val="00CB7472"/>
    <w:rsid w:val="00CB7648"/>
    <w:rsid w:val="00CB7B6B"/>
    <w:rsid w:val="00CC00B7"/>
    <w:rsid w:val="00CC034B"/>
    <w:rsid w:val="00CC0AA7"/>
    <w:rsid w:val="00CC0E56"/>
    <w:rsid w:val="00CC10C9"/>
    <w:rsid w:val="00CC1625"/>
    <w:rsid w:val="00CC172A"/>
    <w:rsid w:val="00CC1A18"/>
    <w:rsid w:val="00CC1E3E"/>
    <w:rsid w:val="00CC1E40"/>
    <w:rsid w:val="00CC1E9C"/>
    <w:rsid w:val="00CC1F8A"/>
    <w:rsid w:val="00CC27F5"/>
    <w:rsid w:val="00CC2D18"/>
    <w:rsid w:val="00CC2EFE"/>
    <w:rsid w:val="00CC3206"/>
    <w:rsid w:val="00CC3495"/>
    <w:rsid w:val="00CC3E8C"/>
    <w:rsid w:val="00CC400F"/>
    <w:rsid w:val="00CC40A8"/>
    <w:rsid w:val="00CC4365"/>
    <w:rsid w:val="00CC48C6"/>
    <w:rsid w:val="00CC4C5E"/>
    <w:rsid w:val="00CC4F58"/>
    <w:rsid w:val="00CC554B"/>
    <w:rsid w:val="00CC57AE"/>
    <w:rsid w:val="00CC606C"/>
    <w:rsid w:val="00CC728B"/>
    <w:rsid w:val="00CC7356"/>
    <w:rsid w:val="00CC74D5"/>
    <w:rsid w:val="00CC7A6D"/>
    <w:rsid w:val="00CC7DF5"/>
    <w:rsid w:val="00CC7E14"/>
    <w:rsid w:val="00CD04B6"/>
    <w:rsid w:val="00CD0740"/>
    <w:rsid w:val="00CD0768"/>
    <w:rsid w:val="00CD087B"/>
    <w:rsid w:val="00CD14CB"/>
    <w:rsid w:val="00CD179D"/>
    <w:rsid w:val="00CD1E74"/>
    <w:rsid w:val="00CD22F4"/>
    <w:rsid w:val="00CD2585"/>
    <w:rsid w:val="00CD283A"/>
    <w:rsid w:val="00CD309B"/>
    <w:rsid w:val="00CD3122"/>
    <w:rsid w:val="00CD325D"/>
    <w:rsid w:val="00CD374A"/>
    <w:rsid w:val="00CD3D0C"/>
    <w:rsid w:val="00CD3F09"/>
    <w:rsid w:val="00CD3FAF"/>
    <w:rsid w:val="00CD430D"/>
    <w:rsid w:val="00CD492B"/>
    <w:rsid w:val="00CD5625"/>
    <w:rsid w:val="00CD583E"/>
    <w:rsid w:val="00CD5C02"/>
    <w:rsid w:val="00CD5C9A"/>
    <w:rsid w:val="00CD61E3"/>
    <w:rsid w:val="00CD6400"/>
    <w:rsid w:val="00CD6E0B"/>
    <w:rsid w:val="00CD7494"/>
    <w:rsid w:val="00CD768D"/>
    <w:rsid w:val="00CD787F"/>
    <w:rsid w:val="00CD7896"/>
    <w:rsid w:val="00CE0178"/>
    <w:rsid w:val="00CE025E"/>
    <w:rsid w:val="00CE030D"/>
    <w:rsid w:val="00CE03B6"/>
    <w:rsid w:val="00CE05F2"/>
    <w:rsid w:val="00CE0753"/>
    <w:rsid w:val="00CE0CBF"/>
    <w:rsid w:val="00CE112E"/>
    <w:rsid w:val="00CE1225"/>
    <w:rsid w:val="00CE132D"/>
    <w:rsid w:val="00CE253D"/>
    <w:rsid w:val="00CE3257"/>
    <w:rsid w:val="00CE34F8"/>
    <w:rsid w:val="00CE540C"/>
    <w:rsid w:val="00CE5576"/>
    <w:rsid w:val="00CE57EA"/>
    <w:rsid w:val="00CE5E50"/>
    <w:rsid w:val="00CE67CD"/>
    <w:rsid w:val="00CE69F3"/>
    <w:rsid w:val="00CE6AD5"/>
    <w:rsid w:val="00CE6E24"/>
    <w:rsid w:val="00CE6F01"/>
    <w:rsid w:val="00CE76BD"/>
    <w:rsid w:val="00CF02AC"/>
    <w:rsid w:val="00CF057C"/>
    <w:rsid w:val="00CF06E6"/>
    <w:rsid w:val="00CF0B90"/>
    <w:rsid w:val="00CF0C15"/>
    <w:rsid w:val="00CF1326"/>
    <w:rsid w:val="00CF18AB"/>
    <w:rsid w:val="00CF1AA6"/>
    <w:rsid w:val="00CF20C8"/>
    <w:rsid w:val="00CF2639"/>
    <w:rsid w:val="00CF2FBF"/>
    <w:rsid w:val="00CF33BA"/>
    <w:rsid w:val="00CF3F01"/>
    <w:rsid w:val="00CF492F"/>
    <w:rsid w:val="00CF4E51"/>
    <w:rsid w:val="00CF5657"/>
    <w:rsid w:val="00CF5E35"/>
    <w:rsid w:val="00CF61A3"/>
    <w:rsid w:val="00CF63E1"/>
    <w:rsid w:val="00CF65EE"/>
    <w:rsid w:val="00CF66DE"/>
    <w:rsid w:val="00CF6848"/>
    <w:rsid w:val="00CF6AF3"/>
    <w:rsid w:val="00CF6C9A"/>
    <w:rsid w:val="00CF7CCF"/>
    <w:rsid w:val="00D00522"/>
    <w:rsid w:val="00D0058A"/>
    <w:rsid w:val="00D008DF"/>
    <w:rsid w:val="00D00B00"/>
    <w:rsid w:val="00D00B22"/>
    <w:rsid w:val="00D00C23"/>
    <w:rsid w:val="00D00D32"/>
    <w:rsid w:val="00D013A0"/>
    <w:rsid w:val="00D017EE"/>
    <w:rsid w:val="00D01C73"/>
    <w:rsid w:val="00D02369"/>
    <w:rsid w:val="00D02C36"/>
    <w:rsid w:val="00D02E17"/>
    <w:rsid w:val="00D03165"/>
    <w:rsid w:val="00D03CA8"/>
    <w:rsid w:val="00D0400B"/>
    <w:rsid w:val="00D04058"/>
    <w:rsid w:val="00D04FC8"/>
    <w:rsid w:val="00D05FD4"/>
    <w:rsid w:val="00D06088"/>
    <w:rsid w:val="00D0675C"/>
    <w:rsid w:val="00D06800"/>
    <w:rsid w:val="00D06AAA"/>
    <w:rsid w:val="00D06AC6"/>
    <w:rsid w:val="00D06B22"/>
    <w:rsid w:val="00D06DED"/>
    <w:rsid w:val="00D073D1"/>
    <w:rsid w:val="00D078A9"/>
    <w:rsid w:val="00D078C9"/>
    <w:rsid w:val="00D07DCA"/>
    <w:rsid w:val="00D1012D"/>
    <w:rsid w:val="00D110AD"/>
    <w:rsid w:val="00D116B4"/>
    <w:rsid w:val="00D11873"/>
    <w:rsid w:val="00D11FAE"/>
    <w:rsid w:val="00D12440"/>
    <w:rsid w:val="00D126E6"/>
    <w:rsid w:val="00D12B75"/>
    <w:rsid w:val="00D12E20"/>
    <w:rsid w:val="00D13880"/>
    <w:rsid w:val="00D13BBC"/>
    <w:rsid w:val="00D13EDA"/>
    <w:rsid w:val="00D14204"/>
    <w:rsid w:val="00D1438C"/>
    <w:rsid w:val="00D147FF"/>
    <w:rsid w:val="00D15D9D"/>
    <w:rsid w:val="00D160CD"/>
    <w:rsid w:val="00D1624D"/>
    <w:rsid w:val="00D1705B"/>
    <w:rsid w:val="00D17189"/>
    <w:rsid w:val="00D17F37"/>
    <w:rsid w:val="00D202D3"/>
    <w:rsid w:val="00D20C3E"/>
    <w:rsid w:val="00D2171B"/>
    <w:rsid w:val="00D217CE"/>
    <w:rsid w:val="00D21EBB"/>
    <w:rsid w:val="00D22148"/>
    <w:rsid w:val="00D221FB"/>
    <w:rsid w:val="00D2227C"/>
    <w:rsid w:val="00D22DAB"/>
    <w:rsid w:val="00D23556"/>
    <w:rsid w:val="00D23B89"/>
    <w:rsid w:val="00D23CE2"/>
    <w:rsid w:val="00D261FB"/>
    <w:rsid w:val="00D26283"/>
    <w:rsid w:val="00D263B5"/>
    <w:rsid w:val="00D26586"/>
    <w:rsid w:val="00D26D7E"/>
    <w:rsid w:val="00D26DBE"/>
    <w:rsid w:val="00D2748E"/>
    <w:rsid w:val="00D274A6"/>
    <w:rsid w:val="00D27F01"/>
    <w:rsid w:val="00D30125"/>
    <w:rsid w:val="00D30C46"/>
    <w:rsid w:val="00D30FC7"/>
    <w:rsid w:val="00D31275"/>
    <w:rsid w:val="00D31B9F"/>
    <w:rsid w:val="00D31BEA"/>
    <w:rsid w:val="00D33313"/>
    <w:rsid w:val="00D33410"/>
    <w:rsid w:val="00D33862"/>
    <w:rsid w:val="00D33AFC"/>
    <w:rsid w:val="00D3410B"/>
    <w:rsid w:val="00D344C9"/>
    <w:rsid w:val="00D34CD5"/>
    <w:rsid w:val="00D3524E"/>
    <w:rsid w:val="00D35683"/>
    <w:rsid w:val="00D35FF1"/>
    <w:rsid w:val="00D3609F"/>
    <w:rsid w:val="00D3610A"/>
    <w:rsid w:val="00D36C8E"/>
    <w:rsid w:val="00D37C2D"/>
    <w:rsid w:val="00D404CE"/>
    <w:rsid w:val="00D40E25"/>
    <w:rsid w:val="00D40E78"/>
    <w:rsid w:val="00D41009"/>
    <w:rsid w:val="00D41901"/>
    <w:rsid w:val="00D41B86"/>
    <w:rsid w:val="00D41CD0"/>
    <w:rsid w:val="00D4218F"/>
    <w:rsid w:val="00D421D9"/>
    <w:rsid w:val="00D422DA"/>
    <w:rsid w:val="00D422E4"/>
    <w:rsid w:val="00D42655"/>
    <w:rsid w:val="00D42B71"/>
    <w:rsid w:val="00D434CD"/>
    <w:rsid w:val="00D43888"/>
    <w:rsid w:val="00D43984"/>
    <w:rsid w:val="00D43A93"/>
    <w:rsid w:val="00D43AC7"/>
    <w:rsid w:val="00D4429F"/>
    <w:rsid w:val="00D44310"/>
    <w:rsid w:val="00D44590"/>
    <w:rsid w:val="00D44A5C"/>
    <w:rsid w:val="00D44AD0"/>
    <w:rsid w:val="00D46013"/>
    <w:rsid w:val="00D46396"/>
    <w:rsid w:val="00D4661C"/>
    <w:rsid w:val="00D466E5"/>
    <w:rsid w:val="00D467A5"/>
    <w:rsid w:val="00D467C7"/>
    <w:rsid w:val="00D4688E"/>
    <w:rsid w:val="00D46E84"/>
    <w:rsid w:val="00D46F2D"/>
    <w:rsid w:val="00D470F0"/>
    <w:rsid w:val="00D471EF"/>
    <w:rsid w:val="00D475CC"/>
    <w:rsid w:val="00D477E2"/>
    <w:rsid w:val="00D50413"/>
    <w:rsid w:val="00D5044A"/>
    <w:rsid w:val="00D50F95"/>
    <w:rsid w:val="00D5102A"/>
    <w:rsid w:val="00D513F0"/>
    <w:rsid w:val="00D51565"/>
    <w:rsid w:val="00D51AAF"/>
    <w:rsid w:val="00D51F84"/>
    <w:rsid w:val="00D52200"/>
    <w:rsid w:val="00D52332"/>
    <w:rsid w:val="00D53768"/>
    <w:rsid w:val="00D53913"/>
    <w:rsid w:val="00D54410"/>
    <w:rsid w:val="00D54A73"/>
    <w:rsid w:val="00D54C59"/>
    <w:rsid w:val="00D54D88"/>
    <w:rsid w:val="00D551DA"/>
    <w:rsid w:val="00D5521C"/>
    <w:rsid w:val="00D55447"/>
    <w:rsid w:val="00D554E6"/>
    <w:rsid w:val="00D55647"/>
    <w:rsid w:val="00D55723"/>
    <w:rsid w:val="00D55B68"/>
    <w:rsid w:val="00D55C37"/>
    <w:rsid w:val="00D56330"/>
    <w:rsid w:val="00D563C2"/>
    <w:rsid w:val="00D56C31"/>
    <w:rsid w:val="00D56D65"/>
    <w:rsid w:val="00D572B2"/>
    <w:rsid w:val="00D5736C"/>
    <w:rsid w:val="00D574DD"/>
    <w:rsid w:val="00D575AD"/>
    <w:rsid w:val="00D57C20"/>
    <w:rsid w:val="00D57EB2"/>
    <w:rsid w:val="00D57F0A"/>
    <w:rsid w:val="00D60207"/>
    <w:rsid w:val="00D60B1C"/>
    <w:rsid w:val="00D60BCB"/>
    <w:rsid w:val="00D60CB2"/>
    <w:rsid w:val="00D60DD4"/>
    <w:rsid w:val="00D62243"/>
    <w:rsid w:val="00D6278F"/>
    <w:rsid w:val="00D62949"/>
    <w:rsid w:val="00D62DEC"/>
    <w:rsid w:val="00D62F2C"/>
    <w:rsid w:val="00D62FD3"/>
    <w:rsid w:val="00D639A3"/>
    <w:rsid w:val="00D63BAD"/>
    <w:rsid w:val="00D6410E"/>
    <w:rsid w:val="00D6447E"/>
    <w:rsid w:val="00D647F9"/>
    <w:rsid w:val="00D6485C"/>
    <w:rsid w:val="00D64CB8"/>
    <w:rsid w:val="00D65404"/>
    <w:rsid w:val="00D6575A"/>
    <w:rsid w:val="00D65837"/>
    <w:rsid w:val="00D66022"/>
    <w:rsid w:val="00D66065"/>
    <w:rsid w:val="00D66108"/>
    <w:rsid w:val="00D66DAA"/>
    <w:rsid w:val="00D6754B"/>
    <w:rsid w:val="00D67821"/>
    <w:rsid w:val="00D67F21"/>
    <w:rsid w:val="00D7010A"/>
    <w:rsid w:val="00D7040B"/>
    <w:rsid w:val="00D7064F"/>
    <w:rsid w:val="00D70F5E"/>
    <w:rsid w:val="00D70F87"/>
    <w:rsid w:val="00D7123A"/>
    <w:rsid w:val="00D7156C"/>
    <w:rsid w:val="00D7278F"/>
    <w:rsid w:val="00D72C44"/>
    <w:rsid w:val="00D73347"/>
    <w:rsid w:val="00D73447"/>
    <w:rsid w:val="00D73665"/>
    <w:rsid w:val="00D73A3C"/>
    <w:rsid w:val="00D73A6B"/>
    <w:rsid w:val="00D73DAD"/>
    <w:rsid w:val="00D73E0D"/>
    <w:rsid w:val="00D74138"/>
    <w:rsid w:val="00D74461"/>
    <w:rsid w:val="00D744C3"/>
    <w:rsid w:val="00D74949"/>
    <w:rsid w:val="00D74AF7"/>
    <w:rsid w:val="00D74C48"/>
    <w:rsid w:val="00D74F1E"/>
    <w:rsid w:val="00D7505F"/>
    <w:rsid w:val="00D75199"/>
    <w:rsid w:val="00D75843"/>
    <w:rsid w:val="00D758A1"/>
    <w:rsid w:val="00D75D0A"/>
    <w:rsid w:val="00D75E85"/>
    <w:rsid w:val="00D760BF"/>
    <w:rsid w:val="00D76972"/>
    <w:rsid w:val="00D769F0"/>
    <w:rsid w:val="00D76C40"/>
    <w:rsid w:val="00D76C9F"/>
    <w:rsid w:val="00D76E83"/>
    <w:rsid w:val="00D771C9"/>
    <w:rsid w:val="00D77BD2"/>
    <w:rsid w:val="00D800A1"/>
    <w:rsid w:val="00D80181"/>
    <w:rsid w:val="00D80200"/>
    <w:rsid w:val="00D8036A"/>
    <w:rsid w:val="00D803BF"/>
    <w:rsid w:val="00D80AB8"/>
    <w:rsid w:val="00D80C71"/>
    <w:rsid w:val="00D80C93"/>
    <w:rsid w:val="00D80CCB"/>
    <w:rsid w:val="00D80EBC"/>
    <w:rsid w:val="00D81307"/>
    <w:rsid w:val="00D817FD"/>
    <w:rsid w:val="00D820F3"/>
    <w:rsid w:val="00D82403"/>
    <w:rsid w:val="00D829AC"/>
    <w:rsid w:val="00D82D37"/>
    <w:rsid w:val="00D830BD"/>
    <w:rsid w:val="00D83401"/>
    <w:rsid w:val="00D83FC5"/>
    <w:rsid w:val="00D84268"/>
    <w:rsid w:val="00D845E7"/>
    <w:rsid w:val="00D846C5"/>
    <w:rsid w:val="00D84B3C"/>
    <w:rsid w:val="00D858FE"/>
    <w:rsid w:val="00D85C34"/>
    <w:rsid w:val="00D85D40"/>
    <w:rsid w:val="00D863EC"/>
    <w:rsid w:val="00D86B37"/>
    <w:rsid w:val="00D87154"/>
    <w:rsid w:val="00D8728A"/>
    <w:rsid w:val="00D8778A"/>
    <w:rsid w:val="00D87B6B"/>
    <w:rsid w:val="00D87DA9"/>
    <w:rsid w:val="00D91009"/>
    <w:rsid w:val="00D9120D"/>
    <w:rsid w:val="00D9126A"/>
    <w:rsid w:val="00D912DF"/>
    <w:rsid w:val="00D91374"/>
    <w:rsid w:val="00D91F8C"/>
    <w:rsid w:val="00D921F9"/>
    <w:rsid w:val="00D92265"/>
    <w:rsid w:val="00D9230B"/>
    <w:rsid w:val="00D92558"/>
    <w:rsid w:val="00D92633"/>
    <w:rsid w:val="00D92CBC"/>
    <w:rsid w:val="00D92D6C"/>
    <w:rsid w:val="00D92FD3"/>
    <w:rsid w:val="00D931F2"/>
    <w:rsid w:val="00D93DC6"/>
    <w:rsid w:val="00D93E65"/>
    <w:rsid w:val="00D9465E"/>
    <w:rsid w:val="00D94827"/>
    <w:rsid w:val="00D94BB0"/>
    <w:rsid w:val="00D94FF3"/>
    <w:rsid w:val="00D957C0"/>
    <w:rsid w:val="00D9589D"/>
    <w:rsid w:val="00D95B2B"/>
    <w:rsid w:val="00D95BFF"/>
    <w:rsid w:val="00D964FC"/>
    <w:rsid w:val="00D967AF"/>
    <w:rsid w:val="00D974E2"/>
    <w:rsid w:val="00D97AB1"/>
    <w:rsid w:val="00D97B7F"/>
    <w:rsid w:val="00D97E86"/>
    <w:rsid w:val="00DA0FC0"/>
    <w:rsid w:val="00DA1D80"/>
    <w:rsid w:val="00DA1FD4"/>
    <w:rsid w:val="00DA2046"/>
    <w:rsid w:val="00DA23D2"/>
    <w:rsid w:val="00DA29C4"/>
    <w:rsid w:val="00DA2ADA"/>
    <w:rsid w:val="00DA2D90"/>
    <w:rsid w:val="00DA3B43"/>
    <w:rsid w:val="00DA3BAC"/>
    <w:rsid w:val="00DA3E19"/>
    <w:rsid w:val="00DA3F00"/>
    <w:rsid w:val="00DA3F87"/>
    <w:rsid w:val="00DA43CA"/>
    <w:rsid w:val="00DA492A"/>
    <w:rsid w:val="00DA51BB"/>
    <w:rsid w:val="00DA5CA9"/>
    <w:rsid w:val="00DA5E7E"/>
    <w:rsid w:val="00DA673B"/>
    <w:rsid w:val="00DA714A"/>
    <w:rsid w:val="00DA71AF"/>
    <w:rsid w:val="00DA727D"/>
    <w:rsid w:val="00DA7A85"/>
    <w:rsid w:val="00DA7BC7"/>
    <w:rsid w:val="00DA7E4C"/>
    <w:rsid w:val="00DB0564"/>
    <w:rsid w:val="00DB0E63"/>
    <w:rsid w:val="00DB1539"/>
    <w:rsid w:val="00DB1F98"/>
    <w:rsid w:val="00DB2DC3"/>
    <w:rsid w:val="00DB3097"/>
    <w:rsid w:val="00DB35C7"/>
    <w:rsid w:val="00DB3844"/>
    <w:rsid w:val="00DB3878"/>
    <w:rsid w:val="00DB39DE"/>
    <w:rsid w:val="00DB3D52"/>
    <w:rsid w:val="00DB3E7B"/>
    <w:rsid w:val="00DB4082"/>
    <w:rsid w:val="00DB42C3"/>
    <w:rsid w:val="00DB4322"/>
    <w:rsid w:val="00DB4B93"/>
    <w:rsid w:val="00DB4F9D"/>
    <w:rsid w:val="00DB594F"/>
    <w:rsid w:val="00DB5A21"/>
    <w:rsid w:val="00DB5DEB"/>
    <w:rsid w:val="00DB5EE5"/>
    <w:rsid w:val="00DB5F7A"/>
    <w:rsid w:val="00DB6802"/>
    <w:rsid w:val="00DB749A"/>
    <w:rsid w:val="00DB74DB"/>
    <w:rsid w:val="00DB7E8C"/>
    <w:rsid w:val="00DC0B02"/>
    <w:rsid w:val="00DC0F93"/>
    <w:rsid w:val="00DC1384"/>
    <w:rsid w:val="00DC1479"/>
    <w:rsid w:val="00DC1624"/>
    <w:rsid w:val="00DC1683"/>
    <w:rsid w:val="00DC1763"/>
    <w:rsid w:val="00DC1E54"/>
    <w:rsid w:val="00DC21C9"/>
    <w:rsid w:val="00DC22B7"/>
    <w:rsid w:val="00DC257F"/>
    <w:rsid w:val="00DC2898"/>
    <w:rsid w:val="00DC28A6"/>
    <w:rsid w:val="00DC28EC"/>
    <w:rsid w:val="00DC2F73"/>
    <w:rsid w:val="00DC36B0"/>
    <w:rsid w:val="00DC38E5"/>
    <w:rsid w:val="00DC4D82"/>
    <w:rsid w:val="00DC522F"/>
    <w:rsid w:val="00DC588E"/>
    <w:rsid w:val="00DC5A95"/>
    <w:rsid w:val="00DC65D8"/>
    <w:rsid w:val="00DC6A94"/>
    <w:rsid w:val="00DC7890"/>
    <w:rsid w:val="00DD02C4"/>
    <w:rsid w:val="00DD0648"/>
    <w:rsid w:val="00DD128A"/>
    <w:rsid w:val="00DD12B1"/>
    <w:rsid w:val="00DD12B5"/>
    <w:rsid w:val="00DD1947"/>
    <w:rsid w:val="00DD1ED7"/>
    <w:rsid w:val="00DD1F59"/>
    <w:rsid w:val="00DD242B"/>
    <w:rsid w:val="00DD2FE5"/>
    <w:rsid w:val="00DD3401"/>
    <w:rsid w:val="00DD3430"/>
    <w:rsid w:val="00DD3480"/>
    <w:rsid w:val="00DD3565"/>
    <w:rsid w:val="00DD367F"/>
    <w:rsid w:val="00DD49D3"/>
    <w:rsid w:val="00DD55D1"/>
    <w:rsid w:val="00DD5845"/>
    <w:rsid w:val="00DD5A27"/>
    <w:rsid w:val="00DD5CDC"/>
    <w:rsid w:val="00DD6396"/>
    <w:rsid w:val="00DD6C70"/>
    <w:rsid w:val="00DD6DA2"/>
    <w:rsid w:val="00DD73FB"/>
    <w:rsid w:val="00DD747B"/>
    <w:rsid w:val="00DD761C"/>
    <w:rsid w:val="00DD7BDB"/>
    <w:rsid w:val="00DE0171"/>
    <w:rsid w:val="00DE0333"/>
    <w:rsid w:val="00DE0558"/>
    <w:rsid w:val="00DE098C"/>
    <w:rsid w:val="00DE21CF"/>
    <w:rsid w:val="00DE279F"/>
    <w:rsid w:val="00DE2A91"/>
    <w:rsid w:val="00DE2D4B"/>
    <w:rsid w:val="00DE3512"/>
    <w:rsid w:val="00DE3E7C"/>
    <w:rsid w:val="00DE464E"/>
    <w:rsid w:val="00DE4664"/>
    <w:rsid w:val="00DE4B0C"/>
    <w:rsid w:val="00DE615E"/>
    <w:rsid w:val="00DE61AA"/>
    <w:rsid w:val="00DE63A6"/>
    <w:rsid w:val="00DE75A0"/>
    <w:rsid w:val="00DE7B0B"/>
    <w:rsid w:val="00DE7D03"/>
    <w:rsid w:val="00DF02EC"/>
    <w:rsid w:val="00DF05B2"/>
    <w:rsid w:val="00DF0D33"/>
    <w:rsid w:val="00DF0E63"/>
    <w:rsid w:val="00DF1300"/>
    <w:rsid w:val="00DF1FD6"/>
    <w:rsid w:val="00DF32AF"/>
    <w:rsid w:val="00DF3307"/>
    <w:rsid w:val="00DF3E77"/>
    <w:rsid w:val="00DF4158"/>
    <w:rsid w:val="00DF42E4"/>
    <w:rsid w:val="00DF4430"/>
    <w:rsid w:val="00DF4920"/>
    <w:rsid w:val="00DF4DEA"/>
    <w:rsid w:val="00DF4F19"/>
    <w:rsid w:val="00DF5270"/>
    <w:rsid w:val="00DF5AB8"/>
    <w:rsid w:val="00DF5F6A"/>
    <w:rsid w:val="00DF6014"/>
    <w:rsid w:val="00DF6824"/>
    <w:rsid w:val="00DF6A9F"/>
    <w:rsid w:val="00DF7226"/>
    <w:rsid w:val="00DF7AF6"/>
    <w:rsid w:val="00DF7DCB"/>
    <w:rsid w:val="00E007B2"/>
    <w:rsid w:val="00E00801"/>
    <w:rsid w:val="00E00A07"/>
    <w:rsid w:val="00E01555"/>
    <w:rsid w:val="00E019EA"/>
    <w:rsid w:val="00E01C27"/>
    <w:rsid w:val="00E025FC"/>
    <w:rsid w:val="00E028E6"/>
    <w:rsid w:val="00E02C20"/>
    <w:rsid w:val="00E03140"/>
    <w:rsid w:val="00E04546"/>
    <w:rsid w:val="00E046C1"/>
    <w:rsid w:val="00E049EC"/>
    <w:rsid w:val="00E05A43"/>
    <w:rsid w:val="00E05A46"/>
    <w:rsid w:val="00E06AF4"/>
    <w:rsid w:val="00E07686"/>
    <w:rsid w:val="00E07ADE"/>
    <w:rsid w:val="00E07E45"/>
    <w:rsid w:val="00E1007C"/>
    <w:rsid w:val="00E102BD"/>
    <w:rsid w:val="00E1039D"/>
    <w:rsid w:val="00E103F8"/>
    <w:rsid w:val="00E10CE1"/>
    <w:rsid w:val="00E11160"/>
    <w:rsid w:val="00E116B6"/>
    <w:rsid w:val="00E11EB8"/>
    <w:rsid w:val="00E12A5A"/>
    <w:rsid w:val="00E136AE"/>
    <w:rsid w:val="00E137C2"/>
    <w:rsid w:val="00E139D0"/>
    <w:rsid w:val="00E14273"/>
    <w:rsid w:val="00E14392"/>
    <w:rsid w:val="00E143F1"/>
    <w:rsid w:val="00E145E0"/>
    <w:rsid w:val="00E14738"/>
    <w:rsid w:val="00E14913"/>
    <w:rsid w:val="00E150B1"/>
    <w:rsid w:val="00E15352"/>
    <w:rsid w:val="00E15363"/>
    <w:rsid w:val="00E154A1"/>
    <w:rsid w:val="00E164E8"/>
    <w:rsid w:val="00E1654E"/>
    <w:rsid w:val="00E167D4"/>
    <w:rsid w:val="00E175FF"/>
    <w:rsid w:val="00E176E9"/>
    <w:rsid w:val="00E17C3F"/>
    <w:rsid w:val="00E17CFB"/>
    <w:rsid w:val="00E17D05"/>
    <w:rsid w:val="00E204EB"/>
    <w:rsid w:val="00E20661"/>
    <w:rsid w:val="00E20862"/>
    <w:rsid w:val="00E20AD1"/>
    <w:rsid w:val="00E2138D"/>
    <w:rsid w:val="00E214FB"/>
    <w:rsid w:val="00E216A5"/>
    <w:rsid w:val="00E224C9"/>
    <w:rsid w:val="00E228B3"/>
    <w:rsid w:val="00E229D4"/>
    <w:rsid w:val="00E229F7"/>
    <w:rsid w:val="00E22A10"/>
    <w:rsid w:val="00E22EE3"/>
    <w:rsid w:val="00E23224"/>
    <w:rsid w:val="00E23851"/>
    <w:rsid w:val="00E23ACC"/>
    <w:rsid w:val="00E23ADB"/>
    <w:rsid w:val="00E24438"/>
    <w:rsid w:val="00E249A9"/>
    <w:rsid w:val="00E24E88"/>
    <w:rsid w:val="00E250DB"/>
    <w:rsid w:val="00E25EFF"/>
    <w:rsid w:val="00E25F49"/>
    <w:rsid w:val="00E2617B"/>
    <w:rsid w:val="00E2690E"/>
    <w:rsid w:val="00E272FE"/>
    <w:rsid w:val="00E276BF"/>
    <w:rsid w:val="00E30517"/>
    <w:rsid w:val="00E3068E"/>
    <w:rsid w:val="00E3070A"/>
    <w:rsid w:val="00E30A72"/>
    <w:rsid w:val="00E30B04"/>
    <w:rsid w:val="00E31506"/>
    <w:rsid w:val="00E31F18"/>
    <w:rsid w:val="00E32E0E"/>
    <w:rsid w:val="00E3363D"/>
    <w:rsid w:val="00E33802"/>
    <w:rsid w:val="00E33814"/>
    <w:rsid w:val="00E339C6"/>
    <w:rsid w:val="00E33E4D"/>
    <w:rsid w:val="00E33FC9"/>
    <w:rsid w:val="00E34244"/>
    <w:rsid w:val="00E34F08"/>
    <w:rsid w:val="00E35328"/>
    <w:rsid w:val="00E35A11"/>
    <w:rsid w:val="00E35F47"/>
    <w:rsid w:val="00E36F41"/>
    <w:rsid w:val="00E37331"/>
    <w:rsid w:val="00E377BF"/>
    <w:rsid w:val="00E37C25"/>
    <w:rsid w:val="00E40362"/>
    <w:rsid w:val="00E41839"/>
    <w:rsid w:val="00E41CD3"/>
    <w:rsid w:val="00E432AE"/>
    <w:rsid w:val="00E4356E"/>
    <w:rsid w:val="00E43E85"/>
    <w:rsid w:val="00E43F1E"/>
    <w:rsid w:val="00E44878"/>
    <w:rsid w:val="00E452D0"/>
    <w:rsid w:val="00E452F7"/>
    <w:rsid w:val="00E45A9D"/>
    <w:rsid w:val="00E460A1"/>
    <w:rsid w:val="00E463A9"/>
    <w:rsid w:val="00E46CC9"/>
    <w:rsid w:val="00E47D5F"/>
    <w:rsid w:val="00E47D96"/>
    <w:rsid w:val="00E515A3"/>
    <w:rsid w:val="00E51E23"/>
    <w:rsid w:val="00E52013"/>
    <w:rsid w:val="00E52F76"/>
    <w:rsid w:val="00E53023"/>
    <w:rsid w:val="00E5315C"/>
    <w:rsid w:val="00E538E0"/>
    <w:rsid w:val="00E53AE1"/>
    <w:rsid w:val="00E54BED"/>
    <w:rsid w:val="00E54D33"/>
    <w:rsid w:val="00E55A85"/>
    <w:rsid w:val="00E561B2"/>
    <w:rsid w:val="00E5711F"/>
    <w:rsid w:val="00E6000E"/>
    <w:rsid w:val="00E602C9"/>
    <w:rsid w:val="00E605F1"/>
    <w:rsid w:val="00E608B7"/>
    <w:rsid w:val="00E60F80"/>
    <w:rsid w:val="00E61DAC"/>
    <w:rsid w:val="00E62AF2"/>
    <w:rsid w:val="00E62F9B"/>
    <w:rsid w:val="00E630F7"/>
    <w:rsid w:val="00E63369"/>
    <w:rsid w:val="00E63674"/>
    <w:rsid w:val="00E63AB8"/>
    <w:rsid w:val="00E63EAF"/>
    <w:rsid w:val="00E6420D"/>
    <w:rsid w:val="00E64763"/>
    <w:rsid w:val="00E64C4E"/>
    <w:rsid w:val="00E6565B"/>
    <w:rsid w:val="00E65E6B"/>
    <w:rsid w:val="00E6640D"/>
    <w:rsid w:val="00E664A2"/>
    <w:rsid w:val="00E666D5"/>
    <w:rsid w:val="00E6682F"/>
    <w:rsid w:val="00E67201"/>
    <w:rsid w:val="00E703C5"/>
    <w:rsid w:val="00E705E5"/>
    <w:rsid w:val="00E70B0C"/>
    <w:rsid w:val="00E71735"/>
    <w:rsid w:val="00E71DF1"/>
    <w:rsid w:val="00E7216D"/>
    <w:rsid w:val="00E723D3"/>
    <w:rsid w:val="00E7242A"/>
    <w:rsid w:val="00E72ABE"/>
    <w:rsid w:val="00E72BCC"/>
    <w:rsid w:val="00E73938"/>
    <w:rsid w:val="00E73E01"/>
    <w:rsid w:val="00E74B5A"/>
    <w:rsid w:val="00E74F2A"/>
    <w:rsid w:val="00E7524F"/>
    <w:rsid w:val="00E7556D"/>
    <w:rsid w:val="00E756FB"/>
    <w:rsid w:val="00E76141"/>
    <w:rsid w:val="00E76270"/>
    <w:rsid w:val="00E76CAC"/>
    <w:rsid w:val="00E77040"/>
    <w:rsid w:val="00E77721"/>
    <w:rsid w:val="00E8016D"/>
    <w:rsid w:val="00E80758"/>
    <w:rsid w:val="00E810EC"/>
    <w:rsid w:val="00E826C8"/>
    <w:rsid w:val="00E82D44"/>
    <w:rsid w:val="00E83280"/>
    <w:rsid w:val="00E832C9"/>
    <w:rsid w:val="00E83469"/>
    <w:rsid w:val="00E83E6E"/>
    <w:rsid w:val="00E85188"/>
    <w:rsid w:val="00E85483"/>
    <w:rsid w:val="00E85DD4"/>
    <w:rsid w:val="00E86057"/>
    <w:rsid w:val="00E861F7"/>
    <w:rsid w:val="00E86647"/>
    <w:rsid w:val="00E8705B"/>
    <w:rsid w:val="00E874F5"/>
    <w:rsid w:val="00E879F0"/>
    <w:rsid w:val="00E87AE6"/>
    <w:rsid w:val="00E915E1"/>
    <w:rsid w:val="00E916A9"/>
    <w:rsid w:val="00E919F0"/>
    <w:rsid w:val="00E91BF2"/>
    <w:rsid w:val="00E91DDE"/>
    <w:rsid w:val="00E91E61"/>
    <w:rsid w:val="00E920B8"/>
    <w:rsid w:val="00E924C7"/>
    <w:rsid w:val="00E92F0A"/>
    <w:rsid w:val="00E93168"/>
    <w:rsid w:val="00E9346A"/>
    <w:rsid w:val="00E93A7A"/>
    <w:rsid w:val="00E93B3D"/>
    <w:rsid w:val="00E93D80"/>
    <w:rsid w:val="00E94307"/>
    <w:rsid w:val="00E94762"/>
    <w:rsid w:val="00E94C4D"/>
    <w:rsid w:val="00E95242"/>
    <w:rsid w:val="00E953A3"/>
    <w:rsid w:val="00E953E5"/>
    <w:rsid w:val="00E95754"/>
    <w:rsid w:val="00E958B0"/>
    <w:rsid w:val="00E9627E"/>
    <w:rsid w:val="00E96C84"/>
    <w:rsid w:val="00E96FBC"/>
    <w:rsid w:val="00E9738B"/>
    <w:rsid w:val="00E97507"/>
    <w:rsid w:val="00EA0281"/>
    <w:rsid w:val="00EA058A"/>
    <w:rsid w:val="00EA0BD3"/>
    <w:rsid w:val="00EA0BFA"/>
    <w:rsid w:val="00EA0E05"/>
    <w:rsid w:val="00EA0E10"/>
    <w:rsid w:val="00EA1B4A"/>
    <w:rsid w:val="00EA2271"/>
    <w:rsid w:val="00EA2730"/>
    <w:rsid w:val="00EA3D67"/>
    <w:rsid w:val="00EA3DB9"/>
    <w:rsid w:val="00EA475F"/>
    <w:rsid w:val="00EA5029"/>
    <w:rsid w:val="00EA5335"/>
    <w:rsid w:val="00EA54B9"/>
    <w:rsid w:val="00EA720F"/>
    <w:rsid w:val="00EA770C"/>
    <w:rsid w:val="00EA7808"/>
    <w:rsid w:val="00EA7947"/>
    <w:rsid w:val="00EA7CBB"/>
    <w:rsid w:val="00EA7CE6"/>
    <w:rsid w:val="00EA7E15"/>
    <w:rsid w:val="00EA7E9E"/>
    <w:rsid w:val="00EA7EF5"/>
    <w:rsid w:val="00EA7F1F"/>
    <w:rsid w:val="00EB05DC"/>
    <w:rsid w:val="00EB0E3D"/>
    <w:rsid w:val="00EB1705"/>
    <w:rsid w:val="00EB1825"/>
    <w:rsid w:val="00EB19BB"/>
    <w:rsid w:val="00EB227C"/>
    <w:rsid w:val="00EB2435"/>
    <w:rsid w:val="00EB269A"/>
    <w:rsid w:val="00EB2B34"/>
    <w:rsid w:val="00EB3495"/>
    <w:rsid w:val="00EB3953"/>
    <w:rsid w:val="00EB3CE0"/>
    <w:rsid w:val="00EB3DB0"/>
    <w:rsid w:val="00EB410B"/>
    <w:rsid w:val="00EB42C8"/>
    <w:rsid w:val="00EB5012"/>
    <w:rsid w:val="00EB534C"/>
    <w:rsid w:val="00EB55D2"/>
    <w:rsid w:val="00EB6C53"/>
    <w:rsid w:val="00EB6FB1"/>
    <w:rsid w:val="00EB7832"/>
    <w:rsid w:val="00EB7B45"/>
    <w:rsid w:val="00EB7C50"/>
    <w:rsid w:val="00EB7E4D"/>
    <w:rsid w:val="00EB7FE8"/>
    <w:rsid w:val="00EC183D"/>
    <w:rsid w:val="00EC1D83"/>
    <w:rsid w:val="00EC1D9E"/>
    <w:rsid w:val="00EC2E21"/>
    <w:rsid w:val="00EC36DD"/>
    <w:rsid w:val="00EC3BBD"/>
    <w:rsid w:val="00EC4D77"/>
    <w:rsid w:val="00EC4D7B"/>
    <w:rsid w:val="00EC4E2E"/>
    <w:rsid w:val="00EC532A"/>
    <w:rsid w:val="00EC555C"/>
    <w:rsid w:val="00EC5E58"/>
    <w:rsid w:val="00EC6337"/>
    <w:rsid w:val="00EC6639"/>
    <w:rsid w:val="00EC6CE7"/>
    <w:rsid w:val="00EC6D68"/>
    <w:rsid w:val="00EC7183"/>
    <w:rsid w:val="00EC71AB"/>
    <w:rsid w:val="00ED018E"/>
    <w:rsid w:val="00ED0DE8"/>
    <w:rsid w:val="00ED0EB9"/>
    <w:rsid w:val="00ED127D"/>
    <w:rsid w:val="00ED1A39"/>
    <w:rsid w:val="00ED2F0E"/>
    <w:rsid w:val="00ED2FF1"/>
    <w:rsid w:val="00ED3207"/>
    <w:rsid w:val="00ED32E7"/>
    <w:rsid w:val="00ED3534"/>
    <w:rsid w:val="00ED38D7"/>
    <w:rsid w:val="00ED3B1A"/>
    <w:rsid w:val="00ED3B7D"/>
    <w:rsid w:val="00ED50F1"/>
    <w:rsid w:val="00ED5122"/>
    <w:rsid w:val="00ED54F7"/>
    <w:rsid w:val="00ED55DE"/>
    <w:rsid w:val="00ED58F2"/>
    <w:rsid w:val="00ED69DE"/>
    <w:rsid w:val="00ED777E"/>
    <w:rsid w:val="00EE08BC"/>
    <w:rsid w:val="00EE09EA"/>
    <w:rsid w:val="00EE0A49"/>
    <w:rsid w:val="00EE0D5C"/>
    <w:rsid w:val="00EE15CA"/>
    <w:rsid w:val="00EE18BB"/>
    <w:rsid w:val="00EE1CDA"/>
    <w:rsid w:val="00EE24B7"/>
    <w:rsid w:val="00EE2AAB"/>
    <w:rsid w:val="00EE3203"/>
    <w:rsid w:val="00EE33A6"/>
    <w:rsid w:val="00EE3A86"/>
    <w:rsid w:val="00EE3DCB"/>
    <w:rsid w:val="00EE4775"/>
    <w:rsid w:val="00EE4C16"/>
    <w:rsid w:val="00EE5112"/>
    <w:rsid w:val="00EE51A4"/>
    <w:rsid w:val="00EE540A"/>
    <w:rsid w:val="00EE55EA"/>
    <w:rsid w:val="00EE62B4"/>
    <w:rsid w:val="00EE636D"/>
    <w:rsid w:val="00EE66B1"/>
    <w:rsid w:val="00EE7202"/>
    <w:rsid w:val="00EE79CD"/>
    <w:rsid w:val="00EE7D91"/>
    <w:rsid w:val="00EE7ECE"/>
    <w:rsid w:val="00EF082A"/>
    <w:rsid w:val="00EF0E50"/>
    <w:rsid w:val="00EF20FD"/>
    <w:rsid w:val="00EF252E"/>
    <w:rsid w:val="00EF2786"/>
    <w:rsid w:val="00EF27B7"/>
    <w:rsid w:val="00EF2861"/>
    <w:rsid w:val="00EF2B69"/>
    <w:rsid w:val="00EF3A28"/>
    <w:rsid w:val="00EF3A3D"/>
    <w:rsid w:val="00EF3A4A"/>
    <w:rsid w:val="00EF3D43"/>
    <w:rsid w:val="00EF493B"/>
    <w:rsid w:val="00EF4F32"/>
    <w:rsid w:val="00EF5326"/>
    <w:rsid w:val="00EF5861"/>
    <w:rsid w:val="00EF5E78"/>
    <w:rsid w:val="00EF5E8C"/>
    <w:rsid w:val="00EF6EF5"/>
    <w:rsid w:val="00EF7878"/>
    <w:rsid w:val="00F000F0"/>
    <w:rsid w:val="00F00101"/>
    <w:rsid w:val="00F00180"/>
    <w:rsid w:val="00F006E4"/>
    <w:rsid w:val="00F00923"/>
    <w:rsid w:val="00F009AD"/>
    <w:rsid w:val="00F00C9D"/>
    <w:rsid w:val="00F01334"/>
    <w:rsid w:val="00F018E2"/>
    <w:rsid w:val="00F0197D"/>
    <w:rsid w:val="00F01A58"/>
    <w:rsid w:val="00F023A1"/>
    <w:rsid w:val="00F02646"/>
    <w:rsid w:val="00F026AE"/>
    <w:rsid w:val="00F027FF"/>
    <w:rsid w:val="00F0301D"/>
    <w:rsid w:val="00F032DF"/>
    <w:rsid w:val="00F0388F"/>
    <w:rsid w:val="00F03891"/>
    <w:rsid w:val="00F04D51"/>
    <w:rsid w:val="00F04F57"/>
    <w:rsid w:val="00F05EED"/>
    <w:rsid w:val="00F06F02"/>
    <w:rsid w:val="00F078D9"/>
    <w:rsid w:val="00F07D2D"/>
    <w:rsid w:val="00F10437"/>
    <w:rsid w:val="00F10465"/>
    <w:rsid w:val="00F10864"/>
    <w:rsid w:val="00F109FC"/>
    <w:rsid w:val="00F1165E"/>
    <w:rsid w:val="00F11687"/>
    <w:rsid w:val="00F1169A"/>
    <w:rsid w:val="00F11CF5"/>
    <w:rsid w:val="00F12B3D"/>
    <w:rsid w:val="00F12B65"/>
    <w:rsid w:val="00F1403E"/>
    <w:rsid w:val="00F1415B"/>
    <w:rsid w:val="00F14817"/>
    <w:rsid w:val="00F15353"/>
    <w:rsid w:val="00F15ADB"/>
    <w:rsid w:val="00F16BB1"/>
    <w:rsid w:val="00F177A2"/>
    <w:rsid w:val="00F1781C"/>
    <w:rsid w:val="00F17A8F"/>
    <w:rsid w:val="00F20046"/>
    <w:rsid w:val="00F206FE"/>
    <w:rsid w:val="00F209F7"/>
    <w:rsid w:val="00F20F5B"/>
    <w:rsid w:val="00F21048"/>
    <w:rsid w:val="00F210AB"/>
    <w:rsid w:val="00F21857"/>
    <w:rsid w:val="00F218EF"/>
    <w:rsid w:val="00F222E7"/>
    <w:rsid w:val="00F22444"/>
    <w:rsid w:val="00F2275C"/>
    <w:rsid w:val="00F22C96"/>
    <w:rsid w:val="00F230A1"/>
    <w:rsid w:val="00F2357F"/>
    <w:rsid w:val="00F23705"/>
    <w:rsid w:val="00F23AF7"/>
    <w:rsid w:val="00F23BD0"/>
    <w:rsid w:val="00F23FCA"/>
    <w:rsid w:val="00F2456B"/>
    <w:rsid w:val="00F24A57"/>
    <w:rsid w:val="00F24F4D"/>
    <w:rsid w:val="00F24FA0"/>
    <w:rsid w:val="00F25157"/>
    <w:rsid w:val="00F25CC7"/>
    <w:rsid w:val="00F25EB4"/>
    <w:rsid w:val="00F2617C"/>
    <w:rsid w:val="00F2643A"/>
    <w:rsid w:val="00F264E9"/>
    <w:rsid w:val="00F26886"/>
    <w:rsid w:val="00F2699C"/>
    <w:rsid w:val="00F275FD"/>
    <w:rsid w:val="00F27E0C"/>
    <w:rsid w:val="00F3002F"/>
    <w:rsid w:val="00F30353"/>
    <w:rsid w:val="00F308C0"/>
    <w:rsid w:val="00F30C85"/>
    <w:rsid w:val="00F318E7"/>
    <w:rsid w:val="00F31937"/>
    <w:rsid w:val="00F31F17"/>
    <w:rsid w:val="00F3236F"/>
    <w:rsid w:val="00F32374"/>
    <w:rsid w:val="00F32F0E"/>
    <w:rsid w:val="00F32F3E"/>
    <w:rsid w:val="00F33110"/>
    <w:rsid w:val="00F3383E"/>
    <w:rsid w:val="00F3426E"/>
    <w:rsid w:val="00F34286"/>
    <w:rsid w:val="00F342E5"/>
    <w:rsid w:val="00F346BC"/>
    <w:rsid w:val="00F35002"/>
    <w:rsid w:val="00F3521B"/>
    <w:rsid w:val="00F35561"/>
    <w:rsid w:val="00F35578"/>
    <w:rsid w:val="00F35865"/>
    <w:rsid w:val="00F35E92"/>
    <w:rsid w:val="00F377A2"/>
    <w:rsid w:val="00F37922"/>
    <w:rsid w:val="00F37AEF"/>
    <w:rsid w:val="00F37BDD"/>
    <w:rsid w:val="00F4100D"/>
    <w:rsid w:val="00F419FD"/>
    <w:rsid w:val="00F42910"/>
    <w:rsid w:val="00F42C2B"/>
    <w:rsid w:val="00F44833"/>
    <w:rsid w:val="00F4500D"/>
    <w:rsid w:val="00F45709"/>
    <w:rsid w:val="00F45A0F"/>
    <w:rsid w:val="00F4612F"/>
    <w:rsid w:val="00F467B0"/>
    <w:rsid w:val="00F46BA9"/>
    <w:rsid w:val="00F46E40"/>
    <w:rsid w:val="00F46F8B"/>
    <w:rsid w:val="00F47132"/>
    <w:rsid w:val="00F474FF"/>
    <w:rsid w:val="00F47728"/>
    <w:rsid w:val="00F47AFE"/>
    <w:rsid w:val="00F47CBA"/>
    <w:rsid w:val="00F50020"/>
    <w:rsid w:val="00F50671"/>
    <w:rsid w:val="00F50849"/>
    <w:rsid w:val="00F509CC"/>
    <w:rsid w:val="00F50B82"/>
    <w:rsid w:val="00F50D4E"/>
    <w:rsid w:val="00F513BA"/>
    <w:rsid w:val="00F51447"/>
    <w:rsid w:val="00F514EF"/>
    <w:rsid w:val="00F516F4"/>
    <w:rsid w:val="00F51EBB"/>
    <w:rsid w:val="00F52756"/>
    <w:rsid w:val="00F52A47"/>
    <w:rsid w:val="00F52A4B"/>
    <w:rsid w:val="00F52C6C"/>
    <w:rsid w:val="00F52FA8"/>
    <w:rsid w:val="00F538CD"/>
    <w:rsid w:val="00F53B56"/>
    <w:rsid w:val="00F53FC1"/>
    <w:rsid w:val="00F54192"/>
    <w:rsid w:val="00F542D8"/>
    <w:rsid w:val="00F54314"/>
    <w:rsid w:val="00F548C8"/>
    <w:rsid w:val="00F54CFB"/>
    <w:rsid w:val="00F55AC5"/>
    <w:rsid w:val="00F564E6"/>
    <w:rsid w:val="00F5765A"/>
    <w:rsid w:val="00F576B5"/>
    <w:rsid w:val="00F57C72"/>
    <w:rsid w:val="00F6021A"/>
    <w:rsid w:val="00F61158"/>
    <w:rsid w:val="00F61564"/>
    <w:rsid w:val="00F61795"/>
    <w:rsid w:val="00F617B6"/>
    <w:rsid w:val="00F61FDE"/>
    <w:rsid w:val="00F62377"/>
    <w:rsid w:val="00F62DE4"/>
    <w:rsid w:val="00F62EC2"/>
    <w:rsid w:val="00F63289"/>
    <w:rsid w:val="00F6433C"/>
    <w:rsid w:val="00F647D4"/>
    <w:rsid w:val="00F64966"/>
    <w:rsid w:val="00F65091"/>
    <w:rsid w:val="00F65961"/>
    <w:rsid w:val="00F660B8"/>
    <w:rsid w:val="00F669E3"/>
    <w:rsid w:val="00F67389"/>
    <w:rsid w:val="00F676D9"/>
    <w:rsid w:val="00F67A85"/>
    <w:rsid w:val="00F67FDE"/>
    <w:rsid w:val="00F71026"/>
    <w:rsid w:val="00F71042"/>
    <w:rsid w:val="00F710A0"/>
    <w:rsid w:val="00F713DA"/>
    <w:rsid w:val="00F71976"/>
    <w:rsid w:val="00F719A2"/>
    <w:rsid w:val="00F71B44"/>
    <w:rsid w:val="00F71D2E"/>
    <w:rsid w:val="00F71F79"/>
    <w:rsid w:val="00F721A1"/>
    <w:rsid w:val="00F724E3"/>
    <w:rsid w:val="00F727AA"/>
    <w:rsid w:val="00F72C94"/>
    <w:rsid w:val="00F7343E"/>
    <w:rsid w:val="00F73F43"/>
    <w:rsid w:val="00F741D3"/>
    <w:rsid w:val="00F744D7"/>
    <w:rsid w:val="00F74664"/>
    <w:rsid w:val="00F74791"/>
    <w:rsid w:val="00F7490C"/>
    <w:rsid w:val="00F74A7A"/>
    <w:rsid w:val="00F763DF"/>
    <w:rsid w:val="00F7792A"/>
    <w:rsid w:val="00F77B39"/>
    <w:rsid w:val="00F77C47"/>
    <w:rsid w:val="00F77CFA"/>
    <w:rsid w:val="00F77DC8"/>
    <w:rsid w:val="00F80C53"/>
    <w:rsid w:val="00F80D8F"/>
    <w:rsid w:val="00F81311"/>
    <w:rsid w:val="00F81625"/>
    <w:rsid w:val="00F8186F"/>
    <w:rsid w:val="00F81B35"/>
    <w:rsid w:val="00F81E0E"/>
    <w:rsid w:val="00F81F25"/>
    <w:rsid w:val="00F8296B"/>
    <w:rsid w:val="00F82F3D"/>
    <w:rsid w:val="00F83301"/>
    <w:rsid w:val="00F837DD"/>
    <w:rsid w:val="00F849D7"/>
    <w:rsid w:val="00F84A2F"/>
    <w:rsid w:val="00F84AD6"/>
    <w:rsid w:val="00F84BAB"/>
    <w:rsid w:val="00F850EB"/>
    <w:rsid w:val="00F855C6"/>
    <w:rsid w:val="00F855CB"/>
    <w:rsid w:val="00F85744"/>
    <w:rsid w:val="00F863EB"/>
    <w:rsid w:val="00F86B20"/>
    <w:rsid w:val="00F86B9A"/>
    <w:rsid w:val="00F86C43"/>
    <w:rsid w:val="00F8718E"/>
    <w:rsid w:val="00F87201"/>
    <w:rsid w:val="00F87305"/>
    <w:rsid w:val="00F87317"/>
    <w:rsid w:val="00F879C6"/>
    <w:rsid w:val="00F87D07"/>
    <w:rsid w:val="00F90391"/>
    <w:rsid w:val="00F9046C"/>
    <w:rsid w:val="00F90C86"/>
    <w:rsid w:val="00F90CCA"/>
    <w:rsid w:val="00F90FD6"/>
    <w:rsid w:val="00F910E4"/>
    <w:rsid w:val="00F912BB"/>
    <w:rsid w:val="00F9143A"/>
    <w:rsid w:val="00F915AB"/>
    <w:rsid w:val="00F9174D"/>
    <w:rsid w:val="00F91906"/>
    <w:rsid w:val="00F91CA2"/>
    <w:rsid w:val="00F91DAC"/>
    <w:rsid w:val="00F92174"/>
    <w:rsid w:val="00F923DB"/>
    <w:rsid w:val="00F92725"/>
    <w:rsid w:val="00F92D9C"/>
    <w:rsid w:val="00F931A3"/>
    <w:rsid w:val="00F931E0"/>
    <w:rsid w:val="00F93A3D"/>
    <w:rsid w:val="00F94003"/>
    <w:rsid w:val="00F94737"/>
    <w:rsid w:val="00F9487E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2F5"/>
    <w:rsid w:val="00FA0509"/>
    <w:rsid w:val="00FA0E7C"/>
    <w:rsid w:val="00FA0F0F"/>
    <w:rsid w:val="00FA1CBF"/>
    <w:rsid w:val="00FA1D8F"/>
    <w:rsid w:val="00FA2002"/>
    <w:rsid w:val="00FA2526"/>
    <w:rsid w:val="00FA2AB0"/>
    <w:rsid w:val="00FA35FC"/>
    <w:rsid w:val="00FA363D"/>
    <w:rsid w:val="00FA3C84"/>
    <w:rsid w:val="00FA4EDE"/>
    <w:rsid w:val="00FA50E8"/>
    <w:rsid w:val="00FA526F"/>
    <w:rsid w:val="00FA53C1"/>
    <w:rsid w:val="00FA5527"/>
    <w:rsid w:val="00FA5871"/>
    <w:rsid w:val="00FA589E"/>
    <w:rsid w:val="00FA5EDA"/>
    <w:rsid w:val="00FA6048"/>
    <w:rsid w:val="00FA6225"/>
    <w:rsid w:val="00FA656D"/>
    <w:rsid w:val="00FA6686"/>
    <w:rsid w:val="00FA6A8C"/>
    <w:rsid w:val="00FA7329"/>
    <w:rsid w:val="00FA7A20"/>
    <w:rsid w:val="00FA7AA6"/>
    <w:rsid w:val="00FA7C04"/>
    <w:rsid w:val="00FB0443"/>
    <w:rsid w:val="00FB14BA"/>
    <w:rsid w:val="00FB15D5"/>
    <w:rsid w:val="00FB18E8"/>
    <w:rsid w:val="00FB19D8"/>
    <w:rsid w:val="00FB22E5"/>
    <w:rsid w:val="00FB269D"/>
    <w:rsid w:val="00FB2864"/>
    <w:rsid w:val="00FB2F94"/>
    <w:rsid w:val="00FB2FD8"/>
    <w:rsid w:val="00FB3525"/>
    <w:rsid w:val="00FB3CD6"/>
    <w:rsid w:val="00FB4065"/>
    <w:rsid w:val="00FB4760"/>
    <w:rsid w:val="00FB47B5"/>
    <w:rsid w:val="00FB52FD"/>
    <w:rsid w:val="00FB57A7"/>
    <w:rsid w:val="00FB5A6F"/>
    <w:rsid w:val="00FB5C52"/>
    <w:rsid w:val="00FB72CB"/>
    <w:rsid w:val="00FB77BB"/>
    <w:rsid w:val="00FB7AF4"/>
    <w:rsid w:val="00FB7C90"/>
    <w:rsid w:val="00FC047B"/>
    <w:rsid w:val="00FC073A"/>
    <w:rsid w:val="00FC0AB4"/>
    <w:rsid w:val="00FC0B9B"/>
    <w:rsid w:val="00FC0E12"/>
    <w:rsid w:val="00FC0E60"/>
    <w:rsid w:val="00FC117F"/>
    <w:rsid w:val="00FC1859"/>
    <w:rsid w:val="00FC22FE"/>
    <w:rsid w:val="00FC23FA"/>
    <w:rsid w:val="00FC2742"/>
    <w:rsid w:val="00FC2F9F"/>
    <w:rsid w:val="00FC37F0"/>
    <w:rsid w:val="00FC3BBC"/>
    <w:rsid w:val="00FC3EEB"/>
    <w:rsid w:val="00FC4278"/>
    <w:rsid w:val="00FC4423"/>
    <w:rsid w:val="00FC47D1"/>
    <w:rsid w:val="00FC4CA4"/>
    <w:rsid w:val="00FC545C"/>
    <w:rsid w:val="00FC553E"/>
    <w:rsid w:val="00FC65A0"/>
    <w:rsid w:val="00FC6A9C"/>
    <w:rsid w:val="00FC6B41"/>
    <w:rsid w:val="00FC7CCB"/>
    <w:rsid w:val="00FC7D50"/>
    <w:rsid w:val="00FC7F93"/>
    <w:rsid w:val="00FD10D2"/>
    <w:rsid w:val="00FD110F"/>
    <w:rsid w:val="00FD2804"/>
    <w:rsid w:val="00FD282A"/>
    <w:rsid w:val="00FD2A71"/>
    <w:rsid w:val="00FD2CDE"/>
    <w:rsid w:val="00FD3905"/>
    <w:rsid w:val="00FD42A4"/>
    <w:rsid w:val="00FD4BAB"/>
    <w:rsid w:val="00FD4CC0"/>
    <w:rsid w:val="00FD5E54"/>
    <w:rsid w:val="00FD6318"/>
    <w:rsid w:val="00FD6A3D"/>
    <w:rsid w:val="00FD6F73"/>
    <w:rsid w:val="00FD6F9D"/>
    <w:rsid w:val="00FD72D9"/>
    <w:rsid w:val="00FD73AE"/>
    <w:rsid w:val="00FD7562"/>
    <w:rsid w:val="00FD7A14"/>
    <w:rsid w:val="00FE0657"/>
    <w:rsid w:val="00FE0869"/>
    <w:rsid w:val="00FE22FE"/>
    <w:rsid w:val="00FE231E"/>
    <w:rsid w:val="00FE26A7"/>
    <w:rsid w:val="00FE2893"/>
    <w:rsid w:val="00FE2B7B"/>
    <w:rsid w:val="00FE3100"/>
    <w:rsid w:val="00FE36F9"/>
    <w:rsid w:val="00FE3768"/>
    <w:rsid w:val="00FE39F4"/>
    <w:rsid w:val="00FE3AE9"/>
    <w:rsid w:val="00FE5172"/>
    <w:rsid w:val="00FE5977"/>
    <w:rsid w:val="00FE6DEC"/>
    <w:rsid w:val="00FE74E2"/>
    <w:rsid w:val="00FE74FC"/>
    <w:rsid w:val="00FE761D"/>
    <w:rsid w:val="00FE76FA"/>
    <w:rsid w:val="00FF01C5"/>
    <w:rsid w:val="00FF0224"/>
    <w:rsid w:val="00FF07F8"/>
    <w:rsid w:val="00FF0BBB"/>
    <w:rsid w:val="00FF1455"/>
    <w:rsid w:val="00FF1716"/>
    <w:rsid w:val="00FF1ED9"/>
    <w:rsid w:val="00FF27D9"/>
    <w:rsid w:val="00FF2A88"/>
    <w:rsid w:val="00FF2BAA"/>
    <w:rsid w:val="00FF2EF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2F0"/>
    <w:rsid w:val="00FF6CF6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8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D2748E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D2748E"/>
    <w:rPr>
      <w:i/>
    </w:rPr>
  </w:style>
  <w:style w:type="paragraph" w:styleId="DocumentMap">
    <w:name w:val="Document Map"/>
    <w:basedOn w:val="Normal"/>
    <w:semiHidden/>
    <w:rsid w:val="00D2748E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D2748E"/>
    <w:pPr>
      <w:numPr>
        <w:numId w:val="1"/>
      </w:numPr>
    </w:pPr>
  </w:style>
  <w:style w:type="paragraph" w:customStyle="1" w:styleId="text">
    <w:name w:val="text"/>
    <w:basedOn w:val="Normal"/>
    <w:rsid w:val="00D2748E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D2748E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D2748E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2748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D2748E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D2748E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D2748E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rsid w:val="00D2748E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rsid w:val="00D2748E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D2748E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D2748E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A2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atement">
    <w:name w:val="Statement"/>
    <w:basedOn w:val="Normal"/>
    <w:rsid w:val="00BB2706"/>
    <w:pPr>
      <w:keepNext/>
      <w:overflowPunct/>
      <w:autoSpaceDE/>
      <w:autoSpaceDN/>
      <w:adjustRightInd/>
      <w:spacing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character" w:customStyle="1" w:styleId="NOChar">
    <w:name w:val="NO Char"/>
    <w:basedOn w:val="DefaultParagraphFont"/>
    <w:link w:val="NO"/>
    <w:rsid w:val="00C46C38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rsid w:val="00C46C38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C46C38"/>
    <w:rPr>
      <w:rFonts w:ascii="Times New Roman" w:hAnsi="Times New Roman"/>
      <w:lang w:val="en-GB" w:eastAsia="en-US"/>
    </w:rPr>
  </w:style>
  <w:style w:type="character" w:customStyle="1" w:styleId="hps">
    <w:name w:val="hps"/>
    <w:basedOn w:val="DefaultParagraphFont"/>
    <w:rsid w:val="000E7A36"/>
  </w:style>
  <w:style w:type="character" w:customStyle="1" w:styleId="THChar">
    <w:name w:val="TH Char"/>
    <w:basedOn w:val="DefaultParagraphFont"/>
    <w:link w:val="TH"/>
    <w:rsid w:val="00BC66F0"/>
    <w:rPr>
      <w:rFonts w:ascii="Arial" w:hAnsi="Arial"/>
      <w:b/>
      <w:lang w:val="en-GB" w:eastAsia="en-US"/>
    </w:rPr>
  </w:style>
  <w:style w:type="character" w:customStyle="1" w:styleId="TACChar">
    <w:name w:val="TAC Char"/>
    <w:basedOn w:val="DefaultParagraphFont"/>
    <w:link w:val="TAC"/>
    <w:rsid w:val="00BC66F0"/>
    <w:rPr>
      <w:rFonts w:ascii="Arial" w:hAnsi="Arial"/>
      <w:sz w:val="18"/>
      <w:lang w:val="en-GB" w:eastAsia="en-US"/>
    </w:rPr>
  </w:style>
  <w:style w:type="character" w:customStyle="1" w:styleId="shorttext">
    <w:name w:val="short_text"/>
    <w:basedOn w:val="DefaultParagraphFont"/>
    <w:rsid w:val="00AD1CC7"/>
  </w:style>
  <w:style w:type="character" w:styleId="Hyperlink">
    <w:name w:val="Hyperlink"/>
    <w:basedOn w:val="DefaultParagraphFont"/>
    <w:rsid w:val="007073A4"/>
    <w:rPr>
      <w:color w:val="0000FF"/>
      <w:u w:val="single"/>
    </w:rPr>
  </w:style>
  <w:style w:type="character" w:customStyle="1" w:styleId="TAHCar">
    <w:name w:val="TAH Car"/>
    <w:basedOn w:val="DefaultParagraphFont"/>
    <w:link w:val="TAH"/>
    <w:rsid w:val="00E73938"/>
    <w:rPr>
      <w:rFonts w:ascii="Arial" w:hAnsi="Arial"/>
      <w:b/>
      <w:sz w:val="18"/>
      <w:lang w:val="en-GB"/>
    </w:rPr>
  </w:style>
  <w:style w:type="character" w:customStyle="1" w:styleId="TANChar">
    <w:name w:val="TAN Char"/>
    <w:basedOn w:val="DefaultParagraphFont"/>
    <w:link w:val="TAN"/>
    <w:rsid w:val="00E73938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1A699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51D4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40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4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48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67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61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294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980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5F5F5"/>
                                        <w:left w:val="single" w:sz="2" w:space="0" w:color="F5F5F5"/>
                                        <w:bottom w:val="single" w:sz="2" w:space="0" w:color="F5F5F5"/>
                                        <w:right w:val="single" w:sz="2" w:space="0" w:color="F5F5F5"/>
                                      </w:divBdr>
                                      <w:divsChild>
                                        <w:div w:id="16541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832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7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03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33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01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061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524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39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21291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3455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65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54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44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82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86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27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995034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26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08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85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53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9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10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513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5F5F5"/>
                                        <w:left w:val="single" w:sz="2" w:space="0" w:color="F5F5F5"/>
                                        <w:bottom w:val="single" w:sz="2" w:space="0" w:color="F5F5F5"/>
                                        <w:right w:val="single" w:sz="2" w:space="0" w:color="F5F5F5"/>
                                      </w:divBdr>
                                      <w:divsChild>
                                        <w:div w:id="125536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507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10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6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1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68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7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29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7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068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905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87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960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5F5F5"/>
                                        <w:left w:val="single" w:sz="2" w:space="0" w:color="F5F5F5"/>
                                        <w:bottom w:val="single" w:sz="2" w:space="0" w:color="F5F5F5"/>
                                        <w:right w:val="single" w:sz="2" w:space="0" w:color="F5F5F5"/>
                                      </w:divBdr>
                                      <w:divsChild>
                                        <w:div w:id="517164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16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7D1C5-B54E-48F7-A0C7-E20459F55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610</TotalTime>
  <Pages>12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6351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CoMP</dc:subject>
  <dc:creator>杨建兵</dc:creator>
  <cp:lastModifiedBy>Qian Cheng</cp:lastModifiedBy>
  <cp:revision>532</cp:revision>
  <cp:lastPrinted>2011-10-03T18:59:00Z</cp:lastPrinted>
  <dcterms:created xsi:type="dcterms:W3CDTF">2013-08-12T05:06:00Z</dcterms:created>
  <dcterms:modified xsi:type="dcterms:W3CDTF">2013-09-30T17:19:00Z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(10)4Jpx7dP8jypfDrQn4KeAd0dLvvPAKWYFwvaq0dINwtJJHo742tk0GHdjwwvKYCK03f7WF6CH_x000d_
oz1zrDbQdySyRfoSI35sUECGpCwKYLoDXvXu7lREcK62QWeCqeBFBb2skbWtm7eRTSoNpBXX_x000d_
cNc9MMe2KOkEFuAl44QBK+wprUY4UZvxg6LfuIwZapYDeBZLLlhT80EyCpfFoH+CdPfurdh+_x000d_
bMM8ezSp59qgYmdrX0</vt:lpwstr>
  </property>
  <property fmtid="{D5CDD505-2E9C-101B-9397-08002B2CF9AE}" pid="3" name="_ms_pID_7253431">
    <vt:lpwstr>R+ubgTLDieoKznlEjGMavL2E83oaTBIKhPs0W89B7XO9yz/R488UUR_x000d_
2QJ1ktJ9jpbMuvk078Vx2dUVlufcaLAfQbar1oSAnQ2W6TsYOUx0PXgpQjANPZZpvNmqWQnP_x000d_
3gfazcVUklcv6t2l31JwZvn0yefeHfgoRgxaoAgI71Bh7VNY93MCj1CpjHUL9VucOQ8C1Jky_x000d_
8ykSZrb7IELsWQjFeNQsuaWbNHv9pQ/Cm4eI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cfJtUvDQhsUN1xT7QSvZEG9LbEeNgQJq/29C_x000d_
Udq7YCMII37sx/gshjoZJl1o7j4Jm2tls4dFfbYd4AMTI4vfTm7hUpCjZEKHRNLAkj1BTHil_x000d_
iu/wZGG5HY1yR0Mj+9VJ1KQ+b2ZZQc7Lc14f82d9F01mF5GjnEd1ercJwIIhuZC18m95Atoj_x000d_
E3arHOtS4haBkIQ04hC+fQSeFLPHBWcZZ8ufaGvqkQfR5gzz2L6IBW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diQvpZ5/IL40RJyXZN_x000d_
31O6O0BDWjqEPgLjviCKIxRrae0WWTAtiob9lBDXMenj7RrKWrvFcH5NSCwD3Ypa//PTBB2r_x000d_
yL5i53ZquL01yBcmnaI2Gr0/Oww0QU8MrtuVMH2/W/5CmotEEfou5okJ+Y1f+cEkeT29HCdr_x000d_
sEBMMfV2LTQZ9oCsLRWYTqUDgNRv+1t9f/IMDHuKO8P5+vHEMm5AR/po6YlWeireV8dAF4ZN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3irs32zIgOPA/3SUQA9JfnAVZE97+0vPGNMjz6QLgOZLdsEx8ha1oy0m3sqnnXAgbpn3yPH+_x000d_
94zLY4ZViKgymba/revmqqL0cgyM2aUGKHx4WiadsG/lZTzwo4OQXZzpt7xyLCIiKg7OZuJ/_x000d_
KD9f1GkFNc3OctmfljLbXmJX1Wr8aJ4iMo8wdAqsC8j0va7fudWnM5eZ1JWXS+1iHBku/bdY_x000d_
UWZ3trJejjwLPlVi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DGgI7X0Xigtf4/b+rp8DvsYMK/YKNt265d1NO7KfLo1IEYGL7gFVcByN_x000d_
CfHhjlJ0Dsh5/XhVp3v4dkQGphjMmSWpRerPMa3ELXFT0mDHuxWMwQ+EYRmF0FJJbZAoZh9L_x000d_
XmCG+P2ICMYsTirVCaEf1K2BLtp1yIExEfa7yLTYdMILxm9qP/e2lC3hPqhTLirggZfzVIer_x000d_
HIP7KpHh2+mH/7AJJB4au03ppLihUtPtqg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OQbrtRxSVZLXYrD4TnpzzRCh/aeYL5SyQWcYIo_x000d_
4/Tw3aZFPFDMH0u+5kcmlRurQGbgw614NFmQXyY9x6RWCHZ6Kii4+TqwM+fQkpzTaO/axz7J_x000d_
BWxF8uc+ugmhNinjqySHAzSLBb6xD8iMTzNvA/RtQpIqdNJBWaIEKUs1ZPtoO5d2z02Cj6kj_x000d_
6QSWhhOmhW+gFSg9CK6w516qF7u6ubE1VPJhiT6P1pLuFlS6LdZj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mMvPEVSZuXAFYyoIRBUx_x000d_
KF8Kpud9oV2Ro5OyuZU32H8j62poU2xRyaImL2kTxCtO5KAmM3k1JPCDY6GEUX9Mi0/NrT/9_x000d_
e4d2QfKyVxug6DuURljwg988Rfle1Mq+mHZS4BThx6wDrXACgQYfC3ch2SnaS6MCc2xVTJqE_x000d_
HkJhe/+L8XjEDvy1BZTDtb567MGA9YX/ZqWXdI+dDxKOm3HvZVwM3OvfCL9l3Bu6Wu6QqF</vt:lpwstr>
  </property>
  <property fmtid="{D5CDD505-2E9C-101B-9397-08002B2CF9AE}" pid="17" name="_ms_pID_7253437_00">
    <vt:lpwstr>_ms_pID_7253437</vt:lpwstr>
  </property>
  <property fmtid="{D5CDD505-2E9C-101B-9397-08002B2CF9AE}" pid="18" name="sflag">
    <vt:lpwstr>1376279571</vt:lpwstr>
  </property>
  <property fmtid="{D5CDD505-2E9C-101B-9397-08002B2CF9AE}" pid="19" name="_ms_pID_7253438">
    <vt:lpwstr>A3_x000d_
Ct/2z1FsuIk8FI4edNawaEDNw4YqqMkr0y/uj1NpdqIiwLaXLR6SUgB+m9QJgiq5mvtRnUg/_x000d_
c8rPRcAzrBaoqANkIeiIgMqdafMJ5yY9CZkSrOZ8lJq79+J2tptsphcJijHOQQj+ZiPrVxg7_x000d_
8vD81rIU3oA6Up9EczAZNmRn2DIWDhrNNCU/Y6y8+rNM7foaFv+1C5T94jEfy2WClnWJub1Z_x000d_
2l/XE6S4BjrMyM</vt:lpwstr>
  </property>
  <property fmtid="{D5CDD505-2E9C-101B-9397-08002B2CF9AE}" pid="20" name="_ms_pID_7253439">
    <vt:lpwstr>+xcwkn31Vfj5fusKDnL6tw3uixDt6Iu+0ook/2VnBj/yGCfOkm/NJfcRqj_x000d_
/k8Co/VgV2xOovu5nrJShKRMFvqmT4oYxZrbVUQjdRB9MBfQ9KhbBS812/3UWf/BB4kZ3SFa_x000d_
UJfgRemr</vt:lpwstr>
  </property>
</Properties>
</file>